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30D0" w:rsidRDefault="00BF30D0" w:rsidP="007E0D19">
      <w:pPr>
        <w:rPr>
          <w:rFonts w:cs="Arial"/>
          <w:sz w:val="28"/>
          <w:szCs w:val="28"/>
        </w:rPr>
      </w:pPr>
    </w:p>
    <w:p w:rsidR="00BF30D0" w:rsidRPr="001169EB" w:rsidRDefault="00BF30D0" w:rsidP="007E0D19">
      <w:pPr>
        <w:rPr>
          <w:rFonts w:cs="Arial"/>
          <w:sz w:val="28"/>
          <w:szCs w:val="28"/>
        </w:rPr>
      </w:pPr>
    </w:p>
    <w:p w:rsidR="001C70DB" w:rsidRDefault="007E0D19" w:rsidP="00BA0CA1">
      <w:pPr>
        <w:rPr>
          <w:b/>
        </w:rPr>
      </w:pPr>
      <w:r w:rsidRPr="00BB2767">
        <w:rPr>
          <w:b/>
        </w:rPr>
        <w:t>Present:</w:t>
      </w:r>
      <w:r w:rsidR="00F308BC">
        <w:rPr>
          <w:b/>
        </w:rPr>
        <w:tab/>
      </w:r>
      <w:r w:rsidR="00F308BC">
        <w:rPr>
          <w:b/>
        </w:rPr>
        <w:tab/>
      </w:r>
      <w:r w:rsidR="001C70DB">
        <w:rPr>
          <w:b/>
        </w:rPr>
        <w:t>C. Elliott</w:t>
      </w:r>
      <w:r w:rsidR="001C70DB">
        <w:rPr>
          <w:b/>
        </w:rPr>
        <w:tab/>
      </w:r>
      <w:r w:rsidR="001C70DB">
        <w:rPr>
          <w:b/>
        </w:rPr>
        <w:tab/>
        <w:t xml:space="preserve">Mayor </w:t>
      </w:r>
    </w:p>
    <w:p w:rsidR="00294CFF" w:rsidRDefault="00DF7C4F" w:rsidP="001C70DB">
      <w:pPr>
        <w:ind w:left="1440" w:firstLine="720"/>
        <w:rPr>
          <w:b/>
        </w:rPr>
      </w:pPr>
      <w:r>
        <w:rPr>
          <w:b/>
        </w:rPr>
        <w:t>C</w:t>
      </w:r>
      <w:r w:rsidR="00FF2551">
        <w:rPr>
          <w:b/>
        </w:rPr>
        <w:t>. Abbott</w:t>
      </w:r>
      <w:r w:rsidR="00FF2551">
        <w:rPr>
          <w:b/>
        </w:rPr>
        <w:tab/>
      </w:r>
      <w:r w:rsidR="000750B1">
        <w:rPr>
          <w:b/>
        </w:rPr>
        <w:tab/>
        <w:t>Deputy Mayor</w:t>
      </w:r>
      <w:r w:rsidR="00294CFF">
        <w:rPr>
          <w:b/>
        </w:rPr>
        <w:tab/>
      </w:r>
    </w:p>
    <w:p w:rsidR="00BA0CA1" w:rsidRDefault="000750B1" w:rsidP="00BA0CA1">
      <w:pPr>
        <w:ind w:left="1440" w:firstLine="720"/>
        <w:rPr>
          <w:b/>
        </w:rPr>
      </w:pPr>
      <w:r>
        <w:rPr>
          <w:b/>
        </w:rPr>
        <w:t>G. Parrott</w:t>
      </w:r>
      <w:r>
        <w:rPr>
          <w:b/>
        </w:rPr>
        <w:tab/>
      </w:r>
      <w:r>
        <w:rPr>
          <w:b/>
        </w:rPr>
        <w:tab/>
      </w:r>
      <w:proofErr w:type="spellStart"/>
      <w:r>
        <w:rPr>
          <w:b/>
        </w:rPr>
        <w:t>Councillor</w:t>
      </w:r>
      <w:proofErr w:type="spellEnd"/>
      <w:r w:rsidR="00BA0CA1" w:rsidRPr="00BA0CA1">
        <w:rPr>
          <w:b/>
        </w:rPr>
        <w:t xml:space="preserve"> </w:t>
      </w:r>
    </w:p>
    <w:p w:rsidR="001B66A8" w:rsidRDefault="00BA0CA1" w:rsidP="00BA0CA1">
      <w:pPr>
        <w:ind w:left="1440" w:firstLine="720"/>
        <w:rPr>
          <w:b/>
        </w:rPr>
      </w:pPr>
      <w:r>
        <w:rPr>
          <w:b/>
        </w:rPr>
        <w:t>W. Lorenzen</w:t>
      </w:r>
      <w:r>
        <w:rPr>
          <w:b/>
        </w:rPr>
        <w:tab/>
      </w:r>
      <w:r>
        <w:rPr>
          <w:b/>
        </w:rPr>
        <w:tab/>
      </w:r>
      <w:proofErr w:type="spellStart"/>
      <w:r>
        <w:rPr>
          <w:b/>
        </w:rPr>
        <w:t>Councillor</w:t>
      </w:r>
      <w:proofErr w:type="spellEnd"/>
    </w:p>
    <w:p w:rsidR="003918A3" w:rsidRDefault="001B66A8" w:rsidP="006C423C">
      <w:pPr>
        <w:ind w:left="1440" w:firstLine="720"/>
        <w:rPr>
          <w:b/>
        </w:rPr>
      </w:pPr>
      <w:r>
        <w:rPr>
          <w:b/>
        </w:rPr>
        <w:t>S. McBreairty</w:t>
      </w:r>
      <w:r>
        <w:rPr>
          <w:b/>
        </w:rPr>
        <w:tab/>
      </w:r>
      <w:r>
        <w:rPr>
          <w:b/>
        </w:rPr>
        <w:tab/>
        <w:t>Councillor</w:t>
      </w:r>
      <w:r w:rsidR="00E0701F">
        <w:rPr>
          <w:b/>
        </w:rPr>
        <w:tab/>
      </w:r>
    </w:p>
    <w:p w:rsidR="00CE6545" w:rsidRDefault="00F11B28" w:rsidP="00F11B28">
      <w:pPr>
        <w:ind w:left="1440" w:firstLine="720"/>
        <w:rPr>
          <w:b/>
        </w:rPr>
      </w:pPr>
      <w:r>
        <w:rPr>
          <w:b/>
        </w:rPr>
        <w:t>B. Dove</w:t>
      </w:r>
      <w:r>
        <w:rPr>
          <w:b/>
        </w:rPr>
        <w:tab/>
      </w:r>
      <w:r>
        <w:rPr>
          <w:b/>
        </w:rPr>
        <w:tab/>
      </w:r>
      <w:proofErr w:type="spellStart"/>
      <w:r>
        <w:rPr>
          <w:b/>
        </w:rPr>
        <w:t>Councillor</w:t>
      </w:r>
      <w:proofErr w:type="spellEnd"/>
      <w:r w:rsidR="00CE6545" w:rsidRPr="00CE6545">
        <w:rPr>
          <w:b/>
        </w:rPr>
        <w:t xml:space="preserve"> </w:t>
      </w:r>
    </w:p>
    <w:p w:rsidR="00E0701F" w:rsidRDefault="00CE6545" w:rsidP="00F11B28">
      <w:pPr>
        <w:ind w:left="1440" w:firstLine="720"/>
        <w:rPr>
          <w:b/>
        </w:rPr>
      </w:pPr>
      <w:r>
        <w:rPr>
          <w:b/>
        </w:rPr>
        <w:t>R. Anstey</w:t>
      </w:r>
      <w:r>
        <w:rPr>
          <w:b/>
        </w:rPr>
        <w:tab/>
      </w:r>
      <w:r>
        <w:rPr>
          <w:b/>
        </w:rPr>
        <w:tab/>
      </w:r>
      <w:proofErr w:type="spellStart"/>
      <w:r>
        <w:rPr>
          <w:b/>
        </w:rPr>
        <w:t>Councillor</w:t>
      </w:r>
      <w:proofErr w:type="spellEnd"/>
    </w:p>
    <w:p w:rsidR="00644FAF" w:rsidRDefault="00644FAF" w:rsidP="00DF7078">
      <w:pPr>
        <w:rPr>
          <w:b/>
        </w:rPr>
      </w:pPr>
    </w:p>
    <w:p w:rsidR="00F308BC" w:rsidRDefault="00E0701F" w:rsidP="007E0D19">
      <w:pPr>
        <w:rPr>
          <w:b/>
        </w:rPr>
      </w:pPr>
      <w:r>
        <w:rPr>
          <w:b/>
        </w:rPr>
        <w:t>A</w:t>
      </w:r>
      <w:r w:rsidR="00F308BC">
        <w:rPr>
          <w:b/>
        </w:rPr>
        <w:t>dvisory</w:t>
      </w:r>
      <w:r w:rsidR="00CE36CE">
        <w:rPr>
          <w:b/>
        </w:rPr>
        <w:t xml:space="preserve"> and</w:t>
      </w:r>
    </w:p>
    <w:p w:rsidR="00CE6545" w:rsidRDefault="00F308BC" w:rsidP="001C70DB">
      <w:pPr>
        <w:rPr>
          <w:b/>
        </w:rPr>
      </w:pPr>
      <w:r>
        <w:rPr>
          <w:b/>
        </w:rPr>
        <w:t>Resource:</w:t>
      </w:r>
      <w:r>
        <w:rPr>
          <w:b/>
        </w:rPr>
        <w:tab/>
      </w:r>
      <w:r w:rsidR="000418F9">
        <w:rPr>
          <w:b/>
        </w:rPr>
        <w:tab/>
      </w:r>
      <w:r w:rsidR="00F96C75">
        <w:rPr>
          <w:b/>
        </w:rPr>
        <w:t>G. Brown</w:t>
      </w:r>
      <w:r w:rsidR="00F96C75">
        <w:rPr>
          <w:b/>
        </w:rPr>
        <w:tab/>
      </w:r>
      <w:r w:rsidR="00F96C75">
        <w:rPr>
          <w:b/>
        </w:rPr>
        <w:tab/>
        <w:t>Town Clerk</w:t>
      </w:r>
    </w:p>
    <w:p w:rsidR="000418F9" w:rsidRDefault="00332CD5" w:rsidP="00F96C75">
      <w:pPr>
        <w:ind w:left="1440" w:firstLine="720"/>
        <w:rPr>
          <w:b/>
        </w:rPr>
      </w:pPr>
      <w:r>
        <w:rPr>
          <w:b/>
        </w:rPr>
        <w:t>J. Blackwood</w:t>
      </w:r>
      <w:r w:rsidR="000418F9">
        <w:rPr>
          <w:b/>
        </w:rPr>
        <w:tab/>
      </w:r>
      <w:r w:rsidR="000418F9">
        <w:rPr>
          <w:b/>
        </w:rPr>
        <w:tab/>
      </w:r>
      <w:r w:rsidR="00F96C75">
        <w:rPr>
          <w:b/>
        </w:rPr>
        <w:t>Director of Municipal Works &amp; Services</w:t>
      </w:r>
    </w:p>
    <w:p w:rsidR="00DF7C4F" w:rsidRDefault="00DF7C4F" w:rsidP="00DF7C4F">
      <w:pPr>
        <w:rPr>
          <w:b/>
        </w:rPr>
      </w:pPr>
      <w:r>
        <w:rPr>
          <w:b/>
        </w:rPr>
        <w:tab/>
      </w:r>
      <w:r>
        <w:rPr>
          <w:b/>
        </w:rPr>
        <w:tab/>
      </w:r>
      <w:r>
        <w:rPr>
          <w:b/>
        </w:rPr>
        <w:tab/>
        <w:t>S. Fisher</w:t>
      </w:r>
      <w:r>
        <w:rPr>
          <w:b/>
        </w:rPr>
        <w:tab/>
      </w:r>
      <w:r>
        <w:rPr>
          <w:b/>
        </w:rPr>
        <w:tab/>
      </w:r>
      <w:r w:rsidR="00F96C75">
        <w:rPr>
          <w:b/>
        </w:rPr>
        <w:t xml:space="preserve">Deputy Municipal Clerk </w:t>
      </w:r>
    </w:p>
    <w:p w:rsidR="00BA0CA1" w:rsidRDefault="00DF7C4F" w:rsidP="00F96C75">
      <w:pPr>
        <w:rPr>
          <w:b/>
        </w:rPr>
      </w:pPr>
      <w:r>
        <w:rPr>
          <w:b/>
        </w:rPr>
        <w:tab/>
      </w:r>
      <w:r>
        <w:rPr>
          <w:b/>
        </w:rPr>
        <w:tab/>
      </w:r>
      <w:r w:rsidR="00F96C75">
        <w:rPr>
          <w:b/>
        </w:rPr>
        <w:tab/>
      </w:r>
      <w:r w:rsidR="00CE6545">
        <w:rPr>
          <w:b/>
        </w:rPr>
        <w:t>B. Freeborn</w:t>
      </w:r>
      <w:r w:rsidR="00CE6545">
        <w:rPr>
          <w:b/>
        </w:rPr>
        <w:tab/>
      </w:r>
      <w:r w:rsidR="00CE6545">
        <w:rPr>
          <w:b/>
        </w:rPr>
        <w:tab/>
        <w:t>Director of Recreation &amp; Community Services (A)</w:t>
      </w:r>
    </w:p>
    <w:p w:rsidR="00332CD5" w:rsidRDefault="00332CD5" w:rsidP="00F96C75">
      <w:pPr>
        <w:rPr>
          <w:b/>
        </w:rPr>
      </w:pPr>
      <w:r>
        <w:rPr>
          <w:b/>
        </w:rPr>
        <w:tab/>
      </w:r>
      <w:r>
        <w:rPr>
          <w:b/>
        </w:rPr>
        <w:tab/>
      </w:r>
      <w:r>
        <w:rPr>
          <w:b/>
        </w:rPr>
        <w:tab/>
        <w:t xml:space="preserve">A. Quilty </w:t>
      </w:r>
      <w:r>
        <w:rPr>
          <w:b/>
        </w:rPr>
        <w:tab/>
      </w:r>
      <w:r>
        <w:rPr>
          <w:b/>
        </w:rPr>
        <w:tab/>
        <w:t>Fire Chief (A)</w:t>
      </w:r>
    </w:p>
    <w:p w:rsidR="00016CAA" w:rsidRDefault="00016CAA" w:rsidP="00F96C75">
      <w:pPr>
        <w:rPr>
          <w:b/>
        </w:rPr>
      </w:pPr>
    </w:p>
    <w:p w:rsidR="00A03584" w:rsidRDefault="009A46B8" w:rsidP="00FC700D">
      <w:pPr>
        <w:pStyle w:val="Heading1"/>
      </w:pPr>
      <w:r>
        <w:t>1</w:t>
      </w:r>
      <w:r w:rsidR="00A03584">
        <w:t>.</w:t>
      </w:r>
      <w:r w:rsidR="00A03584">
        <w:tab/>
        <w:t>CALL TO ORDER</w:t>
      </w:r>
    </w:p>
    <w:p w:rsidR="00A03584" w:rsidRDefault="00A03584" w:rsidP="00A03584">
      <w:r>
        <w:tab/>
      </w:r>
    </w:p>
    <w:p w:rsidR="007E2C29" w:rsidRDefault="007E2C29" w:rsidP="00A03584">
      <w:r>
        <w:t xml:space="preserve">The Meeting was called to order at </w:t>
      </w:r>
      <w:r w:rsidR="00AE1E4B">
        <w:t>4</w:t>
      </w:r>
      <w:r>
        <w:t>:</w:t>
      </w:r>
      <w:r w:rsidR="00D07D56">
        <w:t>3</w:t>
      </w:r>
      <w:r w:rsidR="00DF7078">
        <w:t>0</w:t>
      </w:r>
      <w:r>
        <w:t>pm.</w:t>
      </w:r>
    </w:p>
    <w:p w:rsidR="00273125" w:rsidRDefault="00A03584" w:rsidP="00EC184D">
      <w:pPr>
        <w:pStyle w:val="Heading1"/>
      </w:pPr>
      <w:r>
        <w:t>2.</w:t>
      </w:r>
      <w:r>
        <w:tab/>
        <w:t>VISITORS/PRESENTATIONS</w:t>
      </w:r>
    </w:p>
    <w:p w:rsidR="00F5743A" w:rsidRDefault="00332CD5" w:rsidP="001C70DB">
      <w:pPr>
        <w:pStyle w:val="Heading3"/>
      </w:pPr>
      <w:r>
        <w:t xml:space="preserve">National Day of Remembrance and Action on Violence </w:t>
      </w:r>
      <w:proofErr w:type="gramStart"/>
      <w:r>
        <w:t>Against</w:t>
      </w:r>
      <w:proofErr w:type="gramEnd"/>
      <w:r>
        <w:t xml:space="preserve"> Women Proclamation</w:t>
      </w:r>
    </w:p>
    <w:p w:rsidR="001C70DB" w:rsidRDefault="001C70DB" w:rsidP="00F5743A"/>
    <w:p w:rsidR="001C70DB" w:rsidRDefault="001C70DB" w:rsidP="00F5743A">
      <w:r w:rsidRPr="00096625">
        <w:t xml:space="preserve">The Mayor </w:t>
      </w:r>
      <w:r w:rsidR="00CE6545">
        <w:t xml:space="preserve">proclaimed </w:t>
      </w:r>
      <w:r w:rsidR="00332CD5">
        <w:t xml:space="preserve">that from </w:t>
      </w:r>
      <w:r w:rsidR="00CE6545">
        <w:t xml:space="preserve">November </w:t>
      </w:r>
      <w:r w:rsidR="00332CD5">
        <w:t>25, 2014 to December 6, 2014 “Be a Time of Remembrance and Action on Violence Against Women”</w:t>
      </w:r>
      <w:r w:rsidR="00CE6545">
        <w:t xml:space="preserve"> in the Town of Gander</w:t>
      </w:r>
      <w:r w:rsidRPr="00096625">
        <w:t>.</w:t>
      </w:r>
    </w:p>
    <w:p w:rsidR="00332CD5" w:rsidRDefault="00332CD5" w:rsidP="00F5743A"/>
    <w:p w:rsidR="00332CD5" w:rsidRDefault="00332CD5" w:rsidP="00332CD5">
      <w:pPr>
        <w:pStyle w:val="Heading3"/>
      </w:pPr>
      <w:r>
        <w:t>MADD Proclamation</w:t>
      </w:r>
    </w:p>
    <w:p w:rsidR="00332CD5" w:rsidRDefault="00332CD5" w:rsidP="00F5743A"/>
    <w:p w:rsidR="00332CD5" w:rsidRDefault="00332CD5" w:rsidP="00F5743A">
      <w:r>
        <w:t>The Mayor proclaimed November 26, 2014 as</w:t>
      </w:r>
      <w:r w:rsidR="008E13DA">
        <w:t xml:space="preserve"> Project Red Ribbon Day in the Town of Gander.</w:t>
      </w:r>
    </w:p>
    <w:p w:rsidR="008E13DA" w:rsidRDefault="008E13DA" w:rsidP="00F5743A"/>
    <w:p w:rsidR="008E13DA" w:rsidRDefault="008E13DA" w:rsidP="00F5743A"/>
    <w:p w:rsidR="008E13DA" w:rsidRDefault="008E13DA" w:rsidP="00F5743A"/>
    <w:p w:rsidR="008E13DA" w:rsidRDefault="008E13DA" w:rsidP="00F5743A"/>
    <w:p w:rsidR="008E13DA" w:rsidRPr="00096625" w:rsidRDefault="008E13DA" w:rsidP="00F5743A"/>
    <w:p w:rsidR="00016CAA" w:rsidRDefault="00016CAA" w:rsidP="00DF7078"/>
    <w:p w:rsidR="00FC700D" w:rsidRDefault="004A725C" w:rsidP="00A3494F">
      <w:pPr>
        <w:pStyle w:val="Heading1"/>
        <w:spacing w:before="0"/>
      </w:pPr>
      <w:r>
        <w:lastRenderedPageBreak/>
        <w:t>3</w:t>
      </w:r>
      <w:r w:rsidR="00FC700D">
        <w:t>.</w:t>
      </w:r>
      <w:r w:rsidR="00FC700D">
        <w:tab/>
        <w:t>MINUTES FOR APPROVAL</w:t>
      </w:r>
    </w:p>
    <w:p w:rsidR="00BA0A0A" w:rsidRPr="00BA0A0A" w:rsidRDefault="00F052A4" w:rsidP="00F052A4">
      <w:pPr>
        <w:rPr>
          <w:b/>
          <w:sz w:val="26"/>
          <w:szCs w:val="26"/>
        </w:rPr>
      </w:pPr>
      <w:r w:rsidRPr="00BA0A0A">
        <w:rPr>
          <w:b/>
          <w:sz w:val="26"/>
          <w:szCs w:val="26"/>
        </w:rPr>
        <w:t>Motion #</w:t>
      </w:r>
      <w:r w:rsidR="000F5B73">
        <w:rPr>
          <w:b/>
          <w:sz w:val="26"/>
          <w:szCs w:val="26"/>
        </w:rPr>
        <w:t>14-</w:t>
      </w:r>
      <w:r w:rsidR="00332CD5">
        <w:rPr>
          <w:b/>
          <w:sz w:val="26"/>
          <w:szCs w:val="26"/>
        </w:rPr>
        <w:t>230</w:t>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332CD5" w:rsidP="00F052A4">
      <w:r>
        <w:t xml:space="preserve">Moved by Deputy Mayor Abbott </w:t>
      </w:r>
      <w:r w:rsidR="00F052A4">
        <w:t xml:space="preserve">and seconded by </w:t>
      </w:r>
      <w:proofErr w:type="spellStart"/>
      <w:r w:rsidR="00CE6545">
        <w:t>Councillor</w:t>
      </w:r>
      <w:proofErr w:type="spellEnd"/>
      <w:r w:rsidR="00CE6545">
        <w:t xml:space="preserve"> </w:t>
      </w:r>
      <w:r>
        <w:t>Parrott</w:t>
      </w:r>
      <w:r w:rsidR="00CE6545">
        <w:t xml:space="preserve"> </w:t>
      </w:r>
      <w:r w:rsidR="00F052A4">
        <w:t>that the Minutes from the Regular Mee</w:t>
      </w:r>
      <w:r w:rsidR="001C5C67">
        <w:t xml:space="preserve">ting of Council on </w:t>
      </w:r>
      <w:r>
        <w:t xml:space="preserve">November </w:t>
      </w:r>
      <w:r w:rsidR="00CE6545">
        <w:t>5</w:t>
      </w:r>
      <w:r w:rsidR="00BA0CA1">
        <w:t>, 2014</w:t>
      </w:r>
      <w:r w:rsidR="00F052A4">
        <w:t xml:space="preserve"> be adopted as presented.</w:t>
      </w:r>
    </w:p>
    <w:p w:rsidR="00BA0CA1" w:rsidRDefault="00BA0CA1" w:rsidP="00F052A4"/>
    <w:p w:rsidR="00F052A4" w:rsidRDefault="006E16D9" w:rsidP="00F052A4">
      <w:pPr>
        <w:ind w:left="1440" w:firstLine="720"/>
      </w:pPr>
      <w:r>
        <w:t xml:space="preserve">In </w:t>
      </w:r>
      <w:proofErr w:type="spellStart"/>
      <w:r>
        <w:t>Favour</w:t>
      </w:r>
      <w:proofErr w:type="spellEnd"/>
      <w:r>
        <w:t>:</w:t>
      </w:r>
      <w:r>
        <w:tab/>
      </w:r>
      <w:r w:rsidR="00CE6545">
        <w:t>7</w:t>
      </w:r>
      <w:r w:rsidR="00A71028">
        <w:tab/>
      </w:r>
      <w:r w:rsidR="00F052A4">
        <w:t>Opposing:</w:t>
      </w:r>
      <w:r w:rsidR="00F052A4">
        <w:tab/>
        <w:t>0</w:t>
      </w:r>
    </w:p>
    <w:p w:rsidR="00CE6545" w:rsidRDefault="00CE6545" w:rsidP="00F052A4">
      <w:pPr>
        <w:ind w:left="1440" w:firstLine="720"/>
      </w:pPr>
    </w:p>
    <w:p w:rsidR="00570BBB" w:rsidRDefault="00F052A4" w:rsidP="00F052A4">
      <w:r w:rsidRPr="00F052A4">
        <w:rPr>
          <w:b/>
        </w:rPr>
        <w:t xml:space="preserve">Decision </w:t>
      </w:r>
      <w:r>
        <w:tab/>
      </w:r>
      <w:r>
        <w:tab/>
        <w:t>Motion carried.</w:t>
      </w:r>
    </w:p>
    <w:p w:rsidR="007E0D19" w:rsidRDefault="001C70DB" w:rsidP="00FC700D">
      <w:pPr>
        <w:pStyle w:val="Heading1"/>
      </w:pPr>
      <w:r>
        <w:t>4</w:t>
      </w:r>
      <w:r w:rsidR="00FC700D">
        <w:t>.</w:t>
      </w:r>
      <w:r w:rsidR="00FC700D">
        <w:tab/>
        <w:t>BUSINESS ARISING FROM PREVIOUS MINUTES</w:t>
      </w:r>
    </w:p>
    <w:p w:rsidR="001973FE" w:rsidRPr="007548BD" w:rsidRDefault="007548BD" w:rsidP="007548BD">
      <w:pPr>
        <w:ind w:firstLine="720"/>
      </w:pPr>
      <w:proofErr w:type="gramStart"/>
      <w:r w:rsidRPr="007548BD">
        <w:t>None</w:t>
      </w:r>
      <w:r w:rsidR="003C26F8">
        <w:t>.</w:t>
      </w:r>
      <w:proofErr w:type="gramEnd"/>
      <w:r w:rsidR="001973FE" w:rsidRPr="007548BD">
        <w:tab/>
      </w:r>
      <w:r w:rsidR="001973FE" w:rsidRPr="007548BD">
        <w:tab/>
      </w:r>
    </w:p>
    <w:p w:rsidR="009C3637" w:rsidRDefault="00074FA0" w:rsidP="007548BD">
      <w:pPr>
        <w:pStyle w:val="Heading1"/>
      </w:pPr>
      <w:r>
        <w:t>5.</w:t>
      </w:r>
      <w:r>
        <w:tab/>
      </w:r>
      <w:r w:rsidR="00BA0A0A">
        <w:t>REPORTS – STANDING COMMITTEES:</w:t>
      </w:r>
    </w:p>
    <w:p w:rsidR="00B1563D" w:rsidRDefault="009C3637" w:rsidP="00B1563D">
      <w:pPr>
        <w:pStyle w:val="Heading3"/>
      </w:pPr>
      <w:r>
        <w:t>A.</w:t>
      </w:r>
      <w:r>
        <w:tab/>
      </w:r>
      <w:r w:rsidR="00B1563D">
        <w:t>Public Safety</w:t>
      </w:r>
      <w:r w:rsidR="0010320B">
        <w:t xml:space="preserve"> Committee</w:t>
      </w:r>
      <w:r w:rsidR="00F87538">
        <w:t>:</w:t>
      </w:r>
    </w:p>
    <w:p w:rsidR="00B1563D" w:rsidRDefault="00B1563D" w:rsidP="00B1563D"/>
    <w:p w:rsidR="005D4457" w:rsidRDefault="005D4457" w:rsidP="005D4457">
      <w:r w:rsidRPr="00EC3088">
        <w:t xml:space="preserve">The </w:t>
      </w:r>
      <w:r>
        <w:t>Public Safety report wa</w:t>
      </w:r>
      <w:r w:rsidR="00ED3CC0">
        <w:t xml:space="preserve">s presented by </w:t>
      </w:r>
      <w:proofErr w:type="spellStart"/>
      <w:r w:rsidR="00ED3CC0">
        <w:t>Councillor</w:t>
      </w:r>
      <w:proofErr w:type="spellEnd"/>
      <w:r w:rsidR="00ED3CC0">
        <w:t xml:space="preserve"> Lorenzen</w:t>
      </w:r>
      <w:r>
        <w:t>.</w:t>
      </w:r>
    </w:p>
    <w:p w:rsidR="005D4457" w:rsidRDefault="005D4457" w:rsidP="005D4457"/>
    <w:p w:rsidR="005D4457" w:rsidRDefault="005D4457" w:rsidP="005D4457">
      <w:r>
        <w:t xml:space="preserve">The Public Safety Committee was held on </w:t>
      </w:r>
      <w:r w:rsidR="00741F8F">
        <w:t>November 17</w:t>
      </w:r>
      <w:r>
        <w:t>, 2014.  The meeting was chaired by</w:t>
      </w:r>
      <w:r w:rsidRPr="0017420B">
        <w:t xml:space="preserve"> </w:t>
      </w:r>
      <w:r w:rsidR="00CE6545">
        <w:t>W</w:t>
      </w:r>
      <w:r w:rsidR="0010320B">
        <w:t xml:space="preserve">. </w:t>
      </w:r>
      <w:r w:rsidR="00CE6545">
        <w:t>Lorenzen</w:t>
      </w:r>
      <w:r w:rsidR="00621034">
        <w:t>,</w:t>
      </w:r>
      <w:r>
        <w:t xml:space="preserve"> </w:t>
      </w:r>
      <w:proofErr w:type="spellStart"/>
      <w:r>
        <w:t>Councillor</w:t>
      </w:r>
      <w:proofErr w:type="spellEnd"/>
      <w:r>
        <w:t xml:space="preserve">.  Other members present included:  </w:t>
      </w:r>
      <w:r w:rsidR="00621034">
        <w:t xml:space="preserve">G. Parrott, </w:t>
      </w:r>
      <w:proofErr w:type="spellStart"/>
      <w:r w:rsidR="00621034">
        <w:t>Councill</w:t>
      </w:r>
      <w:r w:rsidR="0010320B">
        <w:t>or</w:t>
      </w:r>
      <w:proofErr w:type="spellEnd"/>
      <w:r w:rsidR="0010320B">
        <w:t xml:space="preserve">; </w:t>
      </w:r>
      <w:r w:rsidR="00CE6545">
        <w:t xml:space="preserve">B. Dove, </w:t>
      </w:r>
      <w:proofErr w:type="spellStart"/>
      <w:r w:rsidR="00CE6545">
        <w:t>Councillor</w:t>
      </w:r>
      <w:proofErr w:type="spellEnd"/>
      <w:r w:rsidR="00CE6545">
        <w:t xml:space="preserve">; </w:t>
      </w:r>
      <w:r w:rsidR="0010320B">
        <w:t>P. Fudge, Fire Chief;</w:t>
      </w:r>
      <w:r w:rsidR="00CE6545">
        <w:t xml:space="preserve"> </w:t>
      </w:r>
      <w:r w:rsidR="0010320B">
        <w:t>A. Roberts</w:t>
      </w:r>
      <w:r w:rsidR="00621034">
        <w:t>, Municipal Enforcement Officer; L. Small, Administrative Assistant.</w:t>
      </w:r>
    </w:p>
    <w:p w:rsidR="00475D79" w:rsidRDefault="00475D79" w:rsidP="005D4457"/>
    <w:p w:rsidR="005D4457" w:rsidRDefault="005D4457" w:rsidP="005D4457">
      <w:r>
        <w:t>The following items were discussed:</w:t>
      </w:r>
    </w:p>
    <w:p w:rsidR="00CE6545" w:rsidRDefault="00CE6545" w:rsidP="005D4457"/>
    <w:p w:rsidR="00230572" w:rsidRPr="00230572" w:rsidRDefault="00230572" w:rsidP="00230572">
      <w:pPr>
        <w:rPr>
          <w:b/>
          <w:u w:val="single"/>
        </w:rPr>
      </w:pPr>
      <w:r w:rsidRPr="00230572">
        <w:rPr>
          <w:b/>
          <w:u w:val="single"/>
        </w:rPr>
        <w:t>PUBLIC SAFETY</w:t>
      </w:r>
    </w:p>
    <w:p w:rsidR="00230572" w:rsidRPr="00230572" w:rsidRDefault="00230572" w:rsidP="00230572">
      <w:pPr>
        <w:rPr>
          <w:b/>
        </w:rPr>
      </w:pPr>
    </w:p>
    <w:p w:rsidR="00230572" w:rsidRPr="00230572" w:rsidRDefault="00230572" w:rsidP="00230572">
      <w:pPr>
        <w:rPr>
          <w:b/>
          <w:sz w:val="28"/>
          <w:szCs w:val="28"/>
        </w:rPr>
      </w:pPr>
      <w:r w:rsidRPr="00230572">
        <w:rPr>
          <w:b/>
          <w:sz w:val="28"/>
          <w:szCs w:val="28"/>
        </w:rPr>
        <w:t>Delegation -22 Kent Place</w:t>
      </w:r>
    </w:p>
    <w:p w:rsidR="00230572" w:rsidRPr="00230572" w:rsidRDefault="00230572" w:rsidP="00230572">
      <w:pPr>
        <w:rPr>
          <w:b/>
          <w:sz w:val="26"/>
          <w:szCs w:val="26"/>
        </w:rPr>
      </w:pPr>
    </w:p>
    <w:p w:rsidR="00230572" w:rsidRPr="00230572" w:rsidRDefault="00230572" w:rsidP="00230572">
      <w:r w:rsidRPr="00230572">
        <w:t xml:space="preserve">The Committee met with the owners of 22 Kent Place regarding dangerous ATV traffic on the trail which exits almost directly into their driveway. </w:t>
      </w:r>
    </w:p>
    <w:p w:rsidR="00230572" w:rsidRPr="00230572" w:rsidRDefault="00230572" w:rsidP="00230572"/>
    <w:p w:rsidR="00230572" w:rsidRPr="00230572" w:rsidRDefault="00230572" w:rsidP="00230572">
      <w:r w:rsidRPr="00230572">
        <w:t xml:space="preserve">The Town Council recently decided to remove the trail barriers around town however this location is unique as it poses a hazard to the homeowners themselves.  They have had too many close calls just trying to use their own driveway and there is also a fire hydrant located in the middle of the town trail that is forcing drivers into the owner’s driveway. </w:t>
      </w:r>
    </w:p>
    <w:p w:rsidR="00230572" w:rsidRPr="00230572" w:rsidRDefault="00230572" w:rsidP="00230572"/>
    <w:p w:rsidR="00230572" w:rsidRDefault="00230572" w:rsidP="00230572"/>
    <w:p w:rsidR="00230572" w:rsidRDefault="00230572" w:rsidP="00230572"/>
    <w:p w:rsidR="00230572" w:rsidRDefault="00230572" w:rsidP="00230572"/>
    <w:p w:rsidR="00230572" w:rsidRPr="00230572" w:rsidRDefault="00230572" w:rsidP="00230572">
      <w:r w:rsidRPr="00230572">
        <w:lastRenderedPageBreak/>
        <w:t>Given that the owners of 22 Kent Place are experiencing interference in accessing their driveway and the trail users are interfering with the Fire Hydrant at this location, the Committee is recommending that the walking trail connecting Rickenbacker and Kent Place be closed until further notice.  Proper signage should also be installed indicating this closure and this item is now referred to the Municipal Works Department for follow-up.</w:t>
      </w:r>
    </w:p>
    <w:p w:rsidR="00230572" w:rsidRPr="00230572" w:rsidRDefault="00230572" w:rsidP="00230572"/>
    <w:p w:rsidR="00230572" w:rsidRPr="00230572" w:rsidRDefault="00230572" w:rsidP="00230572">
      <w:pPr>
        <w:rPr>
          <w:b/>
          <w:bCs/>
          <w:iCs/>
          <w:sz w:val="28"/>
          <w:szCs w:val="28"/>
        </w:rPr>
      </w:pPr>
      <w:r w:rsidRPr="00230572">
        <w:rPr>
          <w:b/>
          <w:bCs/>
          <w:iCs/>
          <w:sz w:val="28"/>
          <w:szCs w:val="28"/>
        </w:rPr>
        <w:t>Portable Traffic Lights</w:t>
      </w:r>
    </w:p>
    <w:p w:rsidR="00230572" w:rsidRPr="00230572" w:rsidRDefault="00230572" w:rsidP="00230572">
      <w:pPr>
        <w:rPr>
          <w:b/>
          <w:bCs/>
          <w:iCs/>
          <w:sz w:val="28"/>
          <w:szCs w:val="28"/>
        </w:rPr>
      </w:pPr>
    </w:p>
    <w:p w:rsidR="00230572" w:rsidRPr="00230572" w:rsidRDefault="00230572" w:rsidP="00230572">
      <w:pPr>
        <w:rPr>
          <w:bCs/>
          <w:iCs/>
        </w:rPr>
      </w:pPr>
      <w:r w:rsidRPr="00230572">
        <w:rPr>
          <w:bCs/>
          <w:iCs/>
        </w:rPr>
        <w:t>The Committee reviewed a quote for portable traffic lights. Due to the high cost, the purchase of this system cannot be considered at this time.</w:t>
      </w:r>
    </w:p>
    <w:p w:rsidR="00230572" w:rsidRPr="00230572" w:rsidRDefault="00230572" w:rsidP="00230572">
      <w:pPr>
        <w:rPr>
          <w:b/>
          <w:bCs/>
          <w:iCs/>
          <w:sz w:val="28"/>
          <w:szCs w:val="28"/>
        </w:rPr>
      </w:pPr>
    </w:p>
    <w:p w:rsidR="00230572" w:rsidRPr="00230572" w:rsidRDefault="00230572" w:rsidP="00230572">
      <w:pPr>
        <w:rPr>
          <w:b/>
          <w:bCs/>
          <w:iCs/>
          <w:sz w:val="28"/>
          <w:szCs w:val="28"/>
        </w:rPr>
      </w:pPr>
      <w:r w:rsidRPr="00230572">
        <w:rPr>
          <w:b/>
          <w:bCs/>
          <w:iCs/>
          <w:sz w:val="28"/>
          <w:szCs w:val="28"/>
        </w:rPr>
        <w:t>Variance Report</w:t>
      </w:r>
    </w:p>
    <w:p w:rsidR="00230572" w:rsidRPr="00230572" w:rsidRDefault="00230572" w:rsidP="00230572">
      <w:pPr>
        <w:rPr>
          <w:b/>
          <w:bCs/>
          <w:iCs/>
          <w:sz w:val="28"/>
          <w:szCs w:val="28"/>
        </w:rPr>
      </w:pPr>
    </w:p>
    <w:p w:rsidR="00230572" w:rsidRPr="00230572" w:rsidRDefault="00230572" w:rsidP="00230572">
      <w:pPr>
        <w:rPr>
          <w:bCs/>
          <w:iCs/>
        </w:rPr>
      </w:pPr>
      <w:r w:rsidRPr="00230572">
        <w:rPr>
          <w:bCs/>
          <w:iCs/>
        </w:rPr>
        <w:t xml:space="preserve">The Committee reviewed the third quarter variance report that indicates expenditures are $31,781 less than budgeted.  Savings were primarily due to lower than expected payments of wages and honorariums. </w:t>
      </w:r>
    </w:p>
    <w:p w:rsidR="00230572" w:rsidRPr="00230572" w:rsidRDefault="00230572" w:rsidP="00230572">
      <w:pPr>
        <w:rPr>
          <w:bCs/>
          <w:iCs/>
        </w:rPr>
      </w:pPr>
    </w:p>
    <w:p w:rsidR="00230572" w:rsidRPr="00230572" w:rsidRDefault="00230572" w:rsidP="00230572">
      <w:pPr>
        <w:rPr>
          <w:bCs/>
          <w:iCs/>
        </w:rPr>
      </w:pPr>
      <w:r w:rsidRPr="00230572">
        <w:rPr>
          <w:bCs/>
          <w:iCs/>
        </w:rPr>
        <w:t>The Municipal Enforcement Department expenses were $6,452 under budget due to the delay in hiring a third officer, however, this delay and the increased duty of bylaws also precipitated the drop in fines of $90,000.</w:t>
      </w:r>
    </w:p>
    <w:p w:rsidR="00230572" w:rsidRPr="00230572" w:rsidRDefault="00230572" w:rsidP="00230572">
      <w:pPr>
        <w:rPr>
          <w:bCs/>
          <w:iCs/>
        </w:rPr>
      </w:pPr>
    </w:p>
    <w:p w:rsidR="00230572" w:rsidRPr="00230572" w:rsidRDefault="00230572" w:rsidP="00230572">
      <w:pPr>
        <w:rPr>
          <w:bCs/>
          <w:iCs/>
        </w:rPr>
      </w:pPr>
      <w:r w:rsidRPr="00230572">
        <w:rPr>
          <w:bCs/>
          <w:iCs/>
        </w:rPr>
        <w:t>The Committee forwards this item to the Finance Committee for its consideration.</w:t>
      </w:r>
    </w:p>
    <w:p w:rsidR="00230572" w:rsidRPr="00230572" w:rsidRDefault="00230572" w:rsidP="00230572">
      <w:pPr>
        <w:rPr>
          <w:bCs/>
          <w:iCs/>
        </w:rPr>
      </w:pPr>
    </w:p>
    <w:p w:rsidR="00230572" w:rsidRPr="00230572" w:rsidRDefault="00230572" w:rsidP="00230572">
      <w:pPr>
        <w:rPr>
          <w:b/>
          <w:bCs/>
          <w:iCs/>
          <w:sz w:val="28"/>
          <w:szCs w:val="28"/>
        </w:rPr>
      </w:pPr>
      <w:r w:rsidRPr="00230572">
        <w:rPr>
          <w:b/>
          <w:bCs/>
          <w:iCs/>
          <w:sz w:val="28"/>
          <w:szCs w:val="28"/>
        </w:rPr>
        <w:t xml:space="preserve">Long Service Awards </w:t>
      </w:r>
    </w:p>
    <w:p w:rsidR="00230572" w:rsidRPr="00230572" w:rsidRDefault="00230572" w:rsidP="00230572">
      <w:pPr>
        <w:jc w:val="left"/>
        <w:rPr>
          <w:bCs/>
          <w:iCs/>
          <w:sz w:val="28"/>
          <w:szCs w:val="28"/>
        </w:rPr>
      </w:pPr>
    </w:p>
    <w:p w:rsidR="00230572" w:rsidRPr="00230572" w:rsidRDefault="00230572" w:rsidP="00230572">
      <w:pPr>
        <w:jc w:val="left"/>
        <w:rPr>
          <w:bCs/>
          <w:iCs/>
        </w:rPr>
      </w:pPr>
      <w:r w:rsidRPr="00230572">
        <w:rPr>
          <w:bCs/>
          <w:iCs/>
        </w:rPr>
        <w:t>The following Fire Fighters were recently presented with long service awards:  Cyril OIdford-30 years, Nelson Osmond,-25 years, Doug Harris- 25 years, Curtis Winters- 20 years, Jason Hedges-10 years and Jason Hewitt-5 years.</w:t>
      </w:r>
    </w:p>
    <w:p w:rsidR="00230572" w:rsidRPr="00230572" w:rsidRDefault="00230572" w:rsidP="00230572">
      <w:pPr>
        <w:jc w:val="left"/>
        <w:rPr>
          <w:bCs/>
          <w:iCs/>
        </w:rPr>
      </w:pPr>
    </w:p>
    <w:p w:rsidR="00230572" w:rsidRPr="00230572" w:rsidRDefault="00230572" w:rsidP="00230572">
      <w:pPr>
        <w:jc w:val="left"/>
        <w:rPr>
          <w:bCs/>
          <w:iCs/>
        </w:rPr>
      </w:pPr>
      <w:r w:rsidRPr="00230572">
        <w:rPr>
          <w:bCs/>
          <w:iCs/>
        </w:rPr>
        <w:t xml:space="preserve">Dave Shea was presented with Fire Fighter of the Year and the Rookie of the year was awarded to </w:t>
      </w:r>
      <w:proofErr w:type="spellStart"/>
      <w:r w:rsidRPr="00230572">
        <w:rPr>
          <w:bCs/>
          <w:iCs/>
        </w:rPr>
        <w:t>Thalel</w:t>
      </w:r>
      <w:proofErr w:type="spellEnd"/>
      <w:r w:rsidRPr="00230572">
        <w:rPr>
          <w:bCs/>
          <w:iCs/>
        </w:rPr>
        <w:t xml:space="preserve"> </w:t>
      </w:r>
      <w:proofErr w:type="spellStart"/>
      <w:r w:rsidRPr="00230572">
        <w:rPr>
          <w:bCs/>
          <w:iCs/>
        </w:rPr>
        <w:t>Habib</w:t>
      </w:r>
      <w:proofErr w:type="spellEnd"/>
      <w:r w:rsidRPr="00230572">
        <w:rPr>
          <w:bCs/>
          <w:iCs/>
        </w:rPr>
        <w:t>.</w:t>
      </w:r>
    </w:p>
    <w:p w:rsidR="00230572" w:rsidRPr="00230572" w:rsidRDefault="00230572" w:rsidP="00230572">
      <w:pPr>
        <w:jc w:val="left"/>
        <w:rPr>
          <w:bCs/>
          <w:iCs/>
        </w:rPr>
      </w:pPr>
    </w:p>
    <w:p w:rsidR="00230572" w:rsidRPr="00230572" w:rsidRDefault="00230572" w:rsidP="00230572">
      <w:pPr>
        <w:jc w:val="left"/>
        <w:rPr>
          <w:bCs/>
          <w:iCs/>
        </w:rPr>
      </w:pPr>
      <w:r w:rsidRPr="00230572">
        <w:rPr>
          <w:bCs/>
          <w:iCs/>
        </w:rPr>
        <w:t>Council would like to congratulate all recipients and thank them for their hard work and dedication to the Town of Gander.</w:t>
      </w:r>
    </w:p>
    <w:p w:rsidR="00230572" w:rsidRPr="00230572" w:rsidRDefault="00230572" w:rsidP="00230572">
      <w:pPr>
        <w:rPr>
          <w:b/>
          <w:bCs/>
          <w:iCs/>
          <w:sz w:val="28"/>
          <w:szCs w:val="28"/>
        </w:rPr>
      </w:pPr>
    </w:p>
    <w:p w:rsidR="00230572" w:rsidRPr="00230572" w:rsidRDefault="00230572" w:rsidP="00230572">
      <w:pPr>
        <w:rPr>
          <w:b/>
          <w:bCs/>
          <w:iCs/>
          <w:sz w:val="28"/>
          <w:szCs w:val="28"/>
        </w:rPr>
      </w:pPr>
      <w:r w:rsidRPr="00230572">
        <w:rPr>
          <w:b/>
          <w:bCs/>
          <w:iCs/>
          <w:sz w:val="28"/>
          <w:szCs w:val="28"/>
        </w:rPr>
        <w:t>Live Fire Burn Exercise</w:t>
      </w:r>
    </w:p>
    <w:p w:rsidR="00230572" w:rsidRPr="00230572" w:rsidRDefault="00230572" w:rsidP="00230572">
      <w:pPr>
        <w:rPr>
          <w:b/>
          <w:bCs/>
          <w:iCs/>
          <w:sz w:val="28"/>
          <w:szCs w:val="28"/>
        </w:rPr>
      </w:pPr>
    </w:p>
    <w:p w:rsidR="00230572" w:rsidRDefault="00230572" w:rsidP="00230572">
      <w:r w:rsidRPr="00230572">
        <w:t xml:space="preserve">Gander Fire Rescue recently conducted a live fire burn exercise at the training ground. Two structures that were deemed non-useable and unsafe were used in several different types of training scenarios in order to train our firefighters in the latest fire attack tactics. This training exercise proved to be quite successful and the knowledge and experience gained is immeasurable.  At the end of the day both buildings were razed to the ground. </w:t>
      </w:r>
    </w:p>
    <w:p w:rsidR="00230572" w:rsidRPr="00230572" w:rsidRDefault="00230572" w:rsidP="00230572">
      <w:r w:rsidRPr="00230572">
        <w:lastRenderedPageBreak/>
        <w:t>Photos of the training exercise are posted on both the Town of Gander and Gander Fire Rescues websites for public viewing.</w:t>
      </w:r>
    </w:p>
    <w:p w:rsidR="00230572" w:rsidRPr="00230572" w:rsidRDefault="00230572" w:rsidP="00230572"/>
    <w:p w:rsidR="00230572" w:rsidRPr="00230572" w:rsidRDefault="00230572" w:rsidP="00230572">
      <w:r w:rsidRPr="00230572">
        <w:t>The Fire Chief, MEO and Administrative Assistant left the Committee meeting.</w:t>
      </w:r>
    </w:p>
    <w:p w:rsidR="00230572" w:rsidRPr="00230572" w:rsidRDefault="00230572" w:rsidP="00230572"/>
    <w:p w:rsidR="00230572" w:rsidRPr="00230572" w:rsidRDefault="00230572" w:rsidP="00230572">
      <w:r>
        <w:t>The HR Supervisor arrived at the Committee meeting.</w:t>
      </w:r>
    </w:p>
    <w:p w:rsidR="00230572" w:rsidRPr="00230572" w:rsidRDefault="00230572" w:rsidP="00230572"/>
    <w:p w:rsidR="00230572" w:rsidRPr="00230572" w:rsidRDefault="00230572" w:rsidP="00230572"/>
    <w:p w:rsidR="00230572" w:rsidRPr="00230572" w:rsidRDefault="00230572" w:rsidP="00230572">
      <w:pPr>
        <w:rPr>
          <w:b/>
          <w:u w:val="single"/>
        </w:rPr>
      </w:pPr>
      <w:r w:rsidRPr="00230572">
        <w:rPr>
          <w:b/>
          <w:u w:val="single"/>
        </w:rPr>
        <w:t>HUMAN RESOURCES</w:t>
      </w:r>
    </w:p>
    <w:p w:rsidR="00230572" w:rsidRPr="00230572" w:rsidRDefault="00230572" w:rsidP="00230572"/>
    <w:p w:rsidR="00230572" w:rsidRPr="00230572" w:rsidRDefault="00230572" w:rsidP="00230572">
      <w:pPr>
        <w:rPr>
          <w:b/>
          <w:sz w:val="28"/>
          <w:szCs w:val="28"/>
        </w:rPr>
      </w:pPr>
      <w:r w:rsidRPr="00230572">
        <w:rPr>
          <w:b/>
          <w:sz w:val="28"/>
          <w:szCs w:val="28"/>
        </w:rPr>
        <w:t>Union Negotiations</w:t>
      </w:r>
    </w:p>
    <w:p w:rsidR="00230572" w:rsidRPr="00230572" w:rsidRDefault="00230572" w:rsidP="00230572"/>
    <w:p w:rsidR="00230572" w:rsidRPr="00230572" w:rsidRDefault="00230572" w:rsidP="00230572">
      <w:r w:rsidRPr="00230572">
        <w:t>The HR Supervisor advised that union negotiations have concluded for 2014 and will resume tentatively the second week in January 2015.  All non-monetary items have been discussed with a majority of articles agreed on to date.</w:t>
      </w:r>
    </w:p>
    <w:p w:rsidR="00230572" w:rsidRPr="00230572" w:rsidRDefault="00230572" w:rsidP="00230572"/>
    <w:p w:rsidR="00230572" w:rsidRPr="00230572" w:rsidRDefault="00230572" w:rsidP="00230572">
      <w:pPr>
        <w:rPr>
          <w:b/>
          <w:sz w:val="28"/>
          <w:szCs w:val="28"/>
        </w:rPr>
      </w:pPr>
      <w:r w:rsidRPr="00230572">
        <w:rPr>
          <w:b/>
          <w:sz w:val="28"/>
          <w:szCs w:val="28"/>
        </w:rPr>
        <w:t>Hiring/Screening Practices</w:t>
      </w:r>
    </w:p>
    <w:p w:rsidR="00230572" w:rsidRPr="00230572" w:rsidRDefault="00230572" w:rsidP="00230572"/>
    <w:p w:rsidR="00230572" w:rsidRPr="00230572" w:rsidRDefault="00230572" w:rsidP="00230572">
      <w:r w:rsidRPr="00230572">
        <w:t>The HR Supervisor advised the Committee that once the closing date has passed all applicants, both internally and externally, are given equal consideration in the interview selection process.</w:t>
      </w:r>
    </w:p>
    <w:p w:rsidR="006535BA" w:rsidRPr="00230572" w:rsidRDefault="006535BA" w:rsidP="00057249">
      <w:pPr>
        <w:rPr>
          <w:bCs/>
          <w:iCs/>
        </w:rPr>
      </w:pPr>
    </w:p>
    <w:p w:rsidR="00B1563D" w:rsidRDefault="00B76FF4" w:rsidP="00B1563D">
      <w:pPr>
        <w:pStyle w:val="Heading3"/>
      </w:pPr>
      <w:r>
        <w:t>B</w:t>
      </w:r>
      <w:r w:rsidR="00F12D68">
        <w:t>.</w:t>
      </w:r>
      <w:r w:rsidR="00F12D68">
        <w:tab/>
      </w:r>
      <w:r w:rsidR="00B1563D">
        <w:t>Parks &amp; Recreation Committee:</w:t>
      </w:r>
    </w:p>
    <w:p w:rsidR="00B1563D" w:rsidRDefault="00B1563D" w:rsidP="00B1563D"/>
    <w:p w:rsidR="00B1563D" w:rsidRDefault="00B1563D" w:rsidP="00B1563D">
      <w:r w:rsidRPr="00EC3088">
        <w:t xml:space="preserve">The Parks and Recreation Committee </w:t>
      </w:r>
      <w:r w:rsidR="00BA0D7E">
        <w:t>report</w:t>
      </w:r>
      <w:r w:rsidR="00133B59">
        <w:t xml:space="preserve"> was presented by Councillor </w:t>
      </w:r>
      <w:r w:rsidR="004B22E4">
        <w:t>McBreairty.</w:t>
      </w:r>
    </w:p>
    <w:p w:rsidR="00640A0F" w:rsidRDefault="00640A0F" w:rsidP="00B1563D"/>
    <w:p w:rsidR="00B1563D" w:rsidRDefault="00B1563D" w:rsidP="00EE627E">
      <w:r>
        <w:t xml:space="preserve">The Parks and Recreation Committee </w:t>
      </w:r>
      <w:proofErr w:type="gramStart"/>
      <w:r>
        <w:t>was</w:t>
      </w:r>
      <w:proofErr w:type="gramEnd"/>
      <w:r>
        <w:t xml:space="preserve"> held on </w:t>
      </w:r>
      <w:r w:rsidR="005076DB">
        <w:t>November 1</w:t>
      </w:r>
      <w:r w:rsidR="00CB38EC">
        <w:t>7</w:t>
      </w:r>
      <w:r w:rsidR="00782D43">
        <w:t>,</w:t>
      </w:r>
      <w:r w:rsidR="003C033A">
        <w:t xml:space="preserve"> 201</w:t>
      </w:r>
      <w:r w:rsidR="004E6B2A">
        <w:t>4</w:t>
      </w:r>
      <w:r>
        <w:t>.  The meeting was chaired by</w:t>
      </w:r>
      <w:r w:rsidRPr="0017420B">
        <w:t xml:space="preserve"> </w:t>
      </w:r>
      <w:r w:rsidR="00234B3A">
        <w:t xml:space="preserve">S. </w:t>
      </w:r>
      <w:proofErr w:type="spellStart"/>
      <w:r w:rsidR="00234B3A">
        <w:t>McBreairty</w:t>
      </w:r>
      <w:proofErr w:type="spellEnd"/>
      <w:r w:rsidR="00234B3A">
        <w:t xml:space="preserve">, </w:t>
      </w:r>
      <w:proofErr w:type="spellStart"/>
      <w:r w:rsidR="00234B3A">
        <w:t>Councillor</w:t>
      </w:r>
      <w:proofErr w:type="spellEnd"/>
      <w:r w:rsidR="00325B7B">
        <w:t>.</w:t>
      </w:r>
      <w:r>
        <w:t xml:space="preserve">  Other members present included:</w:t>
      </w:r>
      <w:r w:rsidR="00CB1D48">
        <w:t xml:space="preserve"> </w:t>
      </w:r>
      <w:r w:rsidR="00C9002F">
        <w:t xml:space="preserve"> </w:t>
      </w:r>
      <w:r w:rsidR="00234B3A">
        <w:t xml:space="preserve">C. Abbott, Deputy Mayor; </w:t>
      </w:r>
      <w:r w:rsidR="0044549D">
        <w:t xml:space="preserve">R. Anstey, </w:t>
      </w:r>
      <w:proofErr w:type="spellStart"/>
      <w:r w:rsidR="0044549D">
        <w:t>Councillor</w:t>
      </w:r>
      <w:proofErr w:type="spellEnd"/>
      <w:proofErr w:type="gramStart"/>
      <w:r w:rsidR="00234B3A">
        <w:t xml:space="preserve">; </w:t>
      </w:r>
      <w:r w:rsidR="00CB38EC">
        <w:t xml:space="preserve"> </w:t>
      </w:r>
      <w:r w:rsidR="00234B3A">
        <w:t>B</w:t>
      </w:r>
      <w:proofErr w:type="gramEnd"/>
      <w:r w:rsidR="00234B3A">
        <w:t>. Freeborn</w:t>
      </w:r>
      <w:r w:rsidR="00CD500C">
        <w:t>,</w:t>
      </w:r>
      <w:r w:rsidR="006E36D8">
        <w:t xml:space="preserve"> Director of Rec</w:t>
      </w:r>
      <w:r w:rsidR="00A4310C">
        <w:t>r</w:t>
      </w:r>
      <w:r w:rsidR="00776F1D">
        <w:t>eation and Community Services</w:t>
      </w:r>
      <w:r w:rsidR="00234B3A">
        <w:t xml:space="preserve"> (A)</w:t>
      </w:r>
      <w:r w:rsidR="005076DB">
        <w:t>; S. Francis, Administrative Assistant</w:t>
      </w:r>
      <w:r w:rsidR="004B22E4">
        <w:t>.</w:t>
      </w:r>
    </w:p>
    <w:p w:rsidR="00AF26CA" w:rsidRDefault="00AF26CA" w:rsidP="00EE627E"/>
    <w:p w:rsidR="00AF26CA" w:rsidRDefault="00AF26CA" w:rsidP="00EE627E">
      <w:r>
        <w:t xml:space="preserve">Delegation:  J. Power, G. </w:t>
      </w:r>
      <w:proofErr w:type="spellStart"/>
      <w:r>
        <w:t>Yetman</w:t>
      </w:r>
      <w:proofErr w:type="spellEnd"/>
      <w:r>
        <w:t xml:space="preserve">, F. O’Brien – </w:t>
      </w:r>
      <w:proofErr w:type="spellStart"/>
      <w:r>
        <w:t>Airials</w:t>
      </w:r>
      <w:proofErr w:type="spellEnd"/>
      <w:r>
        <w:t xml:space="preserve"> Gymnastics</w:t>
      </w:r>
    </w:p>
    <w:p w:rsidR="005076DB" w:rsidRDefault="005076DB" w:rsidP="00EE627E"/>
    <w:p w:rsidR="005754B3" w:rsidRDefault="00B1563D" w:rsidP="00776F1D">
      <w:r>
        <w:t>The following items were discussed:</w:t>
      </w:r>
    </w:p>
    <w:p w:rsidR="005754B3" w:rsidRDefault="005754B3" w:rsidP="00776F1D"/>
    <w:p w:rsidR="00F83940" w:rsidRPr="003749B7" w:rsidRDefault="00F83940" w:rsidP="00F83940">
      <w:pPr>
        <w:spacing w:line="360" w:lineRule="auto"/>
        <w:rPr>
          <w:sz w:val="28"/>
          <w:szCs w:val="28"/>
        </w:rPr>
      </w:pPr>
      <w:r>
        <w:rPr>
          <w:b/>
          <w:sz w:val="28"/>
          <w:szCs w:val="28"/>
        </w:rPr>
        <w:t xml:space="preserve">Delegation – </w:t>
      </w:r>
      <w:proofErr w:type="spellStart"/>
      <w:r>
        <w:rPr>
          <w:b/>
          <w:sz w:val="28"/>
          <w:szCs w:val="28"/>
        </w:rPr>
        <w:t>Airials</w:t>
      </w:r>
      <w:proofErr w:type="spellEnd"/>
      <w:r>
        <w:rPr>
          <w:b/>
          <w:sz w:val="28"/>
          <w:szCs w:val="28"/>
        </w:rPr>
        <w:t xml:space="preserve"> Gymnastics Club</w:t>
      </w:r>
    </w:p>
    <w:p w:rsidR="00F83940" w:rsidRDefault="00F83940" w:rsidP="00F83940">
      <w:r>
        <w:t xml:space="preserve">The delegation gave an overview of the current status of their club.  They have a new Board of Directors, two full time staff members and approximately 300 members.  They offered the use of their facility to the Department should they want to implement an indoor program that can be utilized a couple days a week. </w:t>
      </w:r>
    </w:p>
    <w:p w:rsidR="00F83940" w:rsidRDefault="00F83940" w:rsidP="00F83940"/>
    <w:p w:rsidR="00F83940" w:rsidRDefault="00F83940" w:rsidP="00F83940"/>
    <w:p w:rsidR="00F83940" w:rsidRDefault="00F83940" w:rsidP="00F83940">
      <w:r>
        <w:lastRenderedPageBreak/>
        <w:t xml:space="preserve">Their main purpose for the meeting was to discuss a new facility for their club.  They have a Building Committee who </w:t>
      </w:r>
      <w:proofErr w:type="gramStart"/>
      <w:r>
        <w:t>are</w:t>
      </w:r>
      <w:proofErr w:type="gramEnd"/>
      <w:r>
        <w:t xml:space="preserve"> looking at two possibilities: building a new building or an expansion onto an already constructed property. They have potentially secured some funding from sources such as Gander and Area Development Corporation as well as federal Job Creation Partnerships. They are asking if the Town would either provide a piece of land and/or a commitment to co-signing for a mortgage.  The Committee would like to see a business plan before making a decision.  The delegates agreed to work on this and will submit the plan to the Committee in the near future. </w:t>
      </w:r>
    </w:p>
    <w:p w:rsidR="00F83940" w:rsidRDefault="00F83940" w:rsidP="00F83940"/>
    <w:p w:rsidR="00F83940" w:rsidRDefault="00F83940" w:rsidP="00F83940">
      <w:r>
        <w:t>The Delegation left the Committee meeting.</w:t>
      </w:r>
    </w:p>
    <w:p w:rsidR="00F83940" w:rsidRDefault="00F83940" w:rsidP="00F83940"/>
    <w:p w:rsidR="00F83940" w:rsidRDefault="00F83940" w:rsidP="00F83940">
      <w:pPr>
        <w:rPr>
          <w:b/>
          <w:sz w:val="28"/>
          <w:szCs w:val="28"/>
        </w:rPr>
      </w:pPr>
      <w:r>
        <w:rPr>
          <w:b/>
          <w:sz w:val="28"/>
          <w:szCs w:val="28"/>
        </w:rPr>
        <w:t>Parks &amp; Recreation Quarterly Report</w:t>
      </w:r>
    </w:p>
    <w:p w:rsidR="00F83940" w:rsidRDefault="00F83940" w:rsidP="00F83940"/>
    <w:p w:rsidR="00F83940" w:rsidRDefault="00F83940" w:rsidP="00F83940">
      <w:pPr>
        <w:pStyle w:val="NoSpacing"/>
        <w:jc w:val="both"/>
        <w:rPr>
          <w:sz w:val="24"/>
          <w:szCs w:val="24"/>
        </w:rPr>
      </w:pPr>
      <w:r>
        <w:rPr>
          <w:sz w:val="24"/>
          <w:szCs w:val="24"/>
        </w:rPr>
        <w:t xml:space="preserve">The Quarterly report was reviewed and it was noted that the department’s budget overage was mainly due to the donation to the Gander Curling Club for their new roof.  The report is forwarded to the Finance Committee for their review. </w:t>
      </w:r>
    </w:p>
    <w:p w:rsidR="00F83940" w:rsidRDefault="00F83940" w:rsidP="00F83940">
      <w:pPr>
        <w:pStyle w:val="NoSpacing"/>
        <w:jc w:val="both"/>
        <w:rPr>
          <w:sz w:val="24"/>
          <w:szCs w:val="24"/>
        </w:rPr>
      </w:pPr>
    </w:p>
    <w:p w:rsidR="00F83940" w:rsidRDefault="00F83940" w:rsidP="00F83940">
      <w:pPr>
        <w:rPr>
          <w:b/>
          <w:sz w:val="28"/>
          <w:szCs w:val="28"/>
        </w:rPr>
      </w:pPr>
      <w:r>
        <w:rPr>
          <w:b/>
          <w:sz w:val="28"/>
          <w:szCs w:val="28"/>
        </w:rPr>
        <w:t xml:space="preserve">Ice </w:t>
      </w:r>
      <w:proofErr w:type="spellStart"/>
      <w:r>
        <w:rPr>
          <w:b/>
          <w:sz w:val="28"/>
          <w:szCs w:val="28"/>
        </w:rPr>
        <w:t>Resurfacer</w:t>
      </w:r>
      <w:proofErr w:type="spellEnd"/>
      <w:r>
        <w:rPr>
          <w:b/>
          <w:sz w:val="28"/>
          <w:szCs w:val="28"/>
        </w:rPr>
        <w:t xml:space="preserve"> Tender</w:t>
      </w:r>
    </w:p>
    <w:p w:rsidR="00F83940" w:rsidRDefault="00F83940" w:rsidP="00F83940">
      <w:pPr>
        <w:rPr>
          <w:lang w:val="en-CA"/>
        </w:rPr>
      </w:pPr>
    </w:p>
    <w:p w:rsidR="00F83940" w:rsidRDefault="00F83940" w:rsidP="00F83940">
      <w:r>
        <w:t xml:space="preserve">The Committee reviewed the results of the tender for an Ice </w:t>
      </w:r>
      <w:proofErr w:type="spellStart"/>
      <w:r>
        <w:t>Resurfacer</w:t>
      </w:r>
      <w:proofErr w:type="spellEnd"/>
      <w:r>
        <w:t>. Three bids were received and the Director advised that the two lowest bids did not meet all of the tender specifications and is recommending the tender be awarded to Saunders Equipment.</w:t>
      </w:r>
    </w:p>
    <w:p w:rsidR="00F83940" w:rsidRDefault="00F83940" w:rsidP="00F83940"/>
    <w:p w:rsidR="00F83940" w:rsidRPr="001E594D" w:rsidRDefault="00F83940" w:rsidP="00F83940">
      <w:r>
        <w:t xml:space="preserve">The Committee recommends that the tender for the Ice </w:t>
      </w:r>
      <w:proofErr w:type="spellStart"/>
      <w:r>
        <w:t>Resurfacer</w:t>
      </w:r>
      <w:proofErr w:type="spellEnd"/>
      <w:r>
        <w:t xml:space="preserve"> be awarded to </w:t>
      </w:r>
      <w:r>
        <w:rPr>
          <w:b/>
        </w:rPr>
        <w:t>Saunders Equipment</w:t>
      </w:r>
      <w:r>
        <w:t xml:space="preserve"> and refers the Tender to the Finance Committee for its consideration.</w:t>
      </w:r>
    </w:p>
    <w:p w:rsidR="00F83940" w:rsidRDefault="00F83940" w:rsidP="00F83940">
      <w:pPr>
        <w:pStyle w:val="NoSpacing"/>
        <w:rPr>
          <w:sz w:val="24"/>
          <w:szCs w:val="24"/>
        </w:rPr>
      </w:pPr>
    </w:p>
    <w:p w:rsidR="00F83940" w:rsidRDefault="00F83940" w:rsidP="00F83940">
      <w:pPr>
        <w:rPr>
          <w:b/>
          <w:sz w:val="28"/>
          <w:szCs w:val="28"/>
        </w:rPr>
      </w:pPr>
      <w:r>
        <w:rPr>
          <w:b/>
          <w:sz w:val="28"/>
          <w:szCs w:val="28"/>
        </w:rPr>
        <w:t>Gander Community Centre Energy Efficient Lighting</w:t>
      </w:r>
    </w:p>
    <w:p w:rsidR="00F83940" w:rsidRDefault="00F83940" w:rsidP="00F83940">
      <w:pPr>
        <w:pStyle w:val="NoSpacing"/>
      </w:pPr>
    </w:p>
    <w:p w:rsidR="00F83940" w:rsidRDefault="00F83940" w:rsidP="00F83940">
      <w:pPr>
        <w:pStyle w:val="NoSpacing"/>
        <w:jc w:val="both"/>
        <w:rPr>
          <w:sz w:val="24"/>
          <w:szCs w:val="24"/>
        </w:rPr>
      </w:pPr>
      <w:r>
        <w:rPr>
          <w:sz w:val="24"/>
          <w:szCs w:val="24"/>
        </w:rPr>
        <w:t xml:space="preserve">The lights over the ice surface at the Community Centre have recently been replaced with energy efficient lighting. Users have brought forward concerns that there is not adequate lighting in certain areas over the ice surface.  The Director and Facility Operations Coordinator are working with Honeywell on this issue and will report back to Committee at the next meeting.  </w:t>
      </w:r>
    </w:p>
    <w:p w:rsidR="00F83940" w:rsidRDefault="00F83940" w:rsidP="00F83940">
      <w:pPr>
        <w:pStyle w:val="NoSpacing"/>
        <w:jc w:val="both"/>
        <w:rPr>
          <w:sz w:val="24"/>
          <w:szCs w:val="24"/>
        </w:rPr>
      </w:pPr>
    </w:p>
    <w:p w:rsidR="00F83940" w:rsidRDefault="00F83940" w:rsidP="00F83940">
      <w:pPr>
        <w:pStyle w:val="NoSpacing"/>
        <w:jc w:val="both"/>
        <w:rPr>
          <w:b/>
          <w:sz w:val="28"/>
          <w:szCs w:val="28"/>
        </w:rPr>
      </w:pPr>
      <w:r>
        <w:rPr>
          <w:b/>
          <w:sz w:val="28"/>
          <w:szCs w:val="28"/>
        </w:rPr>
        <w:t>Recreation Guide Book</w:t>
      </w:r>
    </w:p>
    <w:p w:rsidR="00F83940" w:rsidRDefault="00F83940" w:rsidP="00F83940">
      <w:pPr>
        <w:pStyle w:val="NoSpacing"/>
        <w:jc w:val="both"/>
        <w:rPr>
          <w:sz w:val="24"/>
          <w:szCs w:val="24"/>
        </w:rPr>
      </w:pPr>
    </w:p>
    <w:p w:rsidR="00F83940" w:rsidRDefault="00F83940" w:rsidP="00F83940">
      <w:pPr>
        <w:rPr>
          <w:b/>
          <w:sz w:val="28"/>
          <w:szCs w:val="28"/>
        </w:rPr>
      </w:pPr>
      <w:r>
        <w:t>The Department is currently working on a Recreation Guide Book for the next season.   The purpose is to provide a listing of all recreation and leisure activities for youth, adults and seniors in one book and at no charge to the organization.   In order to make this a success, we are asking all groups to send the required information to the Department.  For more information or to find out what information is needed, please contact the Department by December 5</w:t>
      </w:r>
      <w:r w:rsidRPr="00613EDF">
        <w:rPr>
          <w:vertAlign w:val="superscript"/>
        </w:rPr>
        <w:t>th</w:t>
      </w:r>
      <w:r>
        <w:t xml:space="preserve"> at 651-5927 or email </w:t>
      </w:r>
      <w:hyperlink r:id="rId8" w:history="1">
        <w:r w:rsidRPr="006D0F81">
          <w:rPr>
            <w:rStyle w:val="Hyperlink"/>
          </w:rPr>
          <w:t>recreation@gandercanada.com</w:t>
        </w:r>
      </w:hyperlink>
      <w:r>
        <w:t xml:space="preserve">.   </w:t>
      </w:r>
    </w:p>
    <w:p w:rsidR="00076B29" w:rsidRDefault="00F83940" w:rsidP="00076B29">
      <w:pPr>
        <w:pStyle w:val="Heading3"/>
        <w:rPr>
          <w:lang w:val="en-CA"/>
        </w:rPr>
      </w:pPr>
      <w:r>
        <w:rPr>
          <w:lang w:val="en-CA"/>
        </w:rPr>
        <w:lastRenderedPageBreak/>
        <w:t>C</w:t>
      </w:r>
      <w:r w:rsidR="00076B29">
        <w:rPr>
          <w:lang w:val="en-CA"/>
        </w:rPr>
        <w:t>.</w:t>
      </w:r>
      <w:r w:rsidR="00076B29">
        <w:rPr>
          <w:lang w:val="en-CA"/>
        </w:rPr>
        <w:tab/>
        <w:t>Economic &amp; Social Development Committee:</w:t>
      </w:r>
    </w:p>
    <w:p w:rsidR="00076B29" w:rsidRDefault="00076B29" w:rsidP="00076B29">
      <w:pPr>
        <w:rPr>
          <w:lang w:val="en-CA"/>
        </w:rPr>
      </w:pPr>
    </w:p>
    <w:p w:rsidR="004A2343" w:rsidRPr="00480A65" w:rsidRDefault="004A2343" w:rsidP="004A2343">
      <w:r>
        <w:t xml:space="preserve">The Economic Development </w:t>
      </w:r>
      <w:r w:rsidRPr="00480A65">
        <w:t>C</w:t>
      </w:r>
      <w:r w:rsidR="00427676">
        <w:t>ommittee report was presented b</w:t>
      </w:r>
      <w:r w:rsidR="00DA32EA">
        <w:t>y</w:t>
      </w:r>
      <w:r w:rsidR="008B072B">
        <w:t xml:space="preserve"> </w:t>
      </w:r>
      <w:proofErr w:type="spellStart"/>
      <w:r w:rsidR="005465C8">
        <w:t>Councillor</w:t>
      </w:r>
      <w:proofErr w:type="spellEnd"/>
      <w:r w:rsidR="005465C8">
        <w:t xml:space="preserve"> </w:t>
      </w:r>
      <w:r w:rsidR="002C4756">
        <w:t>Anstey</w:t>
      </w:r>
      <w:r w:rsidR="00375E89">
        <w:t>.</w:t>
      </w:r>
    </w:p>
    <w:p w:rsidR="004A2343" w:rsidRPr="003978F9" w:rsidRDefault="004A2343" w:rsidP="004A2343"/>
    <w:p w:rsidR="00325B7B" w:rsidRDefault="005566AD" w:rsidP="004A2343">
      <w:r>
        <w:t>The Economic Development Committ</w:t>
      </w:r>
      <w:r w:rsidR="004A2343">
        <w:t xml:space="preserve">ee meeting was held on </w:t>
      </w:r>
      <w:r w:rsidR="00487BE4">
        <w:t>November 1</w:t>
      </w:r>
      <w:r w:rsidR="002C4756">
        <w:t>7</w:t>
      </w:r>
      <w:r w:rsidR="003A0439">
        <w:t>,</w:t>
      </w:r>
      <w:r w:rsidR="006C11D3">
        <w:t xml:space="preserve"> 201</w:t>
      </w:r>
      <w:r w:rsidR="00A332C0">
        <w:t>4</w:t>
      </w:r>
      <w:r w:rsidR="004A2343">
        <w:t xml:space="preserve">.  The meeting was chaired </w:t>
      </w:r>
      <w:r w:rsidR="00375E89">
        <w:t xml:space="preserve">by </w:t>
      </w:r>
      <w:r w:rsidR="00325B7B">
        <w:t>R. Anstey</w:t>
      </w:r>
      <w:r w:rsidR="00126D26">
        <w:t>, Councillor</w:t>
      </w:r>
      <w:r w:rsidR="004A2343">
        <w:t>.  Other members present included:</w:t>
      </w:r>
      <w:r w:rsidR="00212C38">
        <w:t xml:space="preserve"> </w:t>
      </w:r>
      <w:r w:rsidR="002C4756">
        <w:t xml:space="preserve">S. </w:t>
      </w:r>
      <w:proofErr w:type="spellStart"/>
      <w:r w:rsidR="002C4756">
        <w:t>McBreairty</w:t>
      </w:r>
      <w:proofErr w:type="spellEnd"/>
      <w:r w:rsidR="00212C38">
        <w:t xml:space="preserve">, </w:t>
      </w:r>
      <w:proofErr w:type="spellStart"/>
      <w:r w:rsidR="00212C38">
        <w:t>C</w:t>
      </w:r>
      <w:r w:rsidR="005E19CE">
        <w:t>ouncillor</w:t>
      </w:r>
      <w:proofErr w:type="spellEnd"/>
      <w:r w:rsidR="00A94F5C">
        <w:t xml:space="preserve">; </w:t>
      </w:r>
      <w:r w:rsidR="00FE77F5">
        <w:t xml:space="preserve">B. Dove, </w:t>
      </w:r>
      <w:proofErr w:type="spellStart"/>
      <w:r w:rsidR="00FE77F5">
        <w:t>Councillor</w:t>
      </w:r>
      <w:proofErr w:type="spellEnd"/>
      <w:r w:rsidR="00FE77F5">
        <w:t xml:space="preserve">; </w:t>
      </w:r>
      <w:r w:rsidR="00A94F5C">
        <w:t>R Locke</w:t>
      </w:r>
      <w:r w:rsidR="00885933">
        <w:t>,</w:t>
      </w:r>
      <w:r w:rsidR="005E19CE">
        <w:t xml:space="preserve"> Economic</w:t>
      </w:r>
      <w:r w:rsidR="00885933">
        <w:t xml:space="preserve"> Development </w:t>
      </w:r>
      <w:r w:rsidR="00A94F5C">
        <w:t>Manager</w:t>
      </w:r>
      <w:r w:rsidR="00FE77F5">
        <w:t>.</w:t>
      </w:r>
    </w:p>
    <w:p w:rsidR="00FE77F5" w:rsidRDefault="00FE77F5" w:rsidP="004A2343"/>
    <w:p w:rsidR="009B159D" w:rsidRDefault="004A2343" w:rsidP="004A2343">
      <w:pPr>
        <w:jc w:val="left"/>
      </w:pPr>
      <w:r>
        <w:t>The following items were discussed:</w:t>
      </w:r>
    </w:p>
    <w:p w:rsidR="00FE77F5" w:rsidRDefault="00FE77F5" w:rsidP="004A2343">
      <w:pPr>
        <w:jc w:val="left"/>
      </w:pPr>
    </w:p>
    <w:p w:rsidR="008E0F67" w:rsidRDefault="008E0F67" w:rsidP="008E0F67">
      <w:pPr>
        <w:rPr>
          <w:b/>
          <w:sz w:val="28"/>
          <w:szCs w:val="28"/>
        </w:rPr>
      </w:pPr>
      <w:r>
        <w:rPr>
          <w:b/>
          <w:sz w:val="28"/>
          <w:szCs w:val="28"/>
        </w:rPr>
        <w:t>HBB Regulation Revisions</w:t>
      </w:r>
    </w:p>
    <w:p w:rsidR="008E0F67" w:rsidRDefault="008E0F67" w:rsidP="008E0F67"/>
    <w:p w:rsidR="008E0F67" w:rsidRDefault="008E0F67" w:rsidP="008E0F67">
      <w:r>
        <w:t xml:space="preserve">The Committee reviewed proposed changes to the Home Based Business regulations as attached. The Committee would like Council to note changes made to Section II section “q” since the first reading. The Committee is presenting the changes to Council for their 2nd reading and adoption. </w:t>
      </w:r>
    </w:p>
    <w:p w:rsidR="00D36D2F" w:rsidRDefault="00D36D2F" w:rsidP="008E0F67"/>
    <w:p w:rsidR="00D36D2F" w:rsidRPr="00D36D2F" w:rsidRDefault="00D36D2F" w:rsidP="008E0F67">
      <w:pPr>
        <w:rPr>
          <w:b/>
          <w:sz w:val="26"/>
          <w:szCs w:val="26"/>
        </w:rPr>
      </w:pPr>
      <w:r w:rsidRPr="00D36D2F">
        <w:rPr>
          <w:b/>
          <w:sz w:val="26"/>
          <w:szCs w:val="26"/>
        </w:rPr>
        <w:t>Motion #14-231</w:t>
      </w:r>
    </w:p>
    <w:p w:rsidR="00D36D2F" w:rsidRPr="00D36D2F" w:rsidRDefault="00D36D2F" w:rsidP="008E0F67">
      <w:pPr>
        <w:rPr>
          <w:b/>
          <w:sz w:val="26"/>
          <w:szCs w:val="26"/>
        </w:rPr>
      </w:pPr>
      <w:r w:rsidRPr="00D36D2F">
        <w:rPr>
          <w:b/>
          <w:sz w:val="26"/>
          <w:szCs w:val="26"/>
        </w:rPr>
        <w:t>HBB Regulation Revisions</w:t>
      </w:r>
    </w:p>
    <w:p w:rsidR="008E0F67" w:rsidRDefault="008E0F67" w:rsidP="008E0F67"/>
    <w:p w:rsidR="008E0F67" w:rsidRDefault="00D36D2F" w:rsidP="008E0F67">
      <w:r>
        <w:t xml:space="preserve">Moved by </w:t>
      </w:r>
      <w:proofErr w:type="spellStart"/>
      <w:r>
        <w:t>Councillor</w:t>
      </w:r>
      <w:proofErr w:type="spellEnd"/>
      <w:r>
        <w:t xml:space="preserve"> Anstey and seconded by </w:t>
      </w:r>
      <w:proofErr w:type="spellStart"/>
      <w:r>
        <w:t>Councillor</w:t>
      </w:r>
      <w:proofErr w:type="spellEnd"/>
      <w:r>
        <w:t xml:space="preserve"> Dove</w:t>
      </w:r>
      <w:r w:rsidR="008E0F67">
        <w:t xml:space="preserve"> adoption of the revised Home-Based Business Regulations as attached. </w:t>
      </w:r>
    </w:p>
    <w:p w:rsidR="00D36D2F" w:rsidRDefault="00D36D2F" w:rsidP="008E0F67"/>
    <w:p w:rsidR="00D36D2F" w:rsidRDefault="00A06546" w:rsidP="008E0F67">
      <w:r>
        <w:tab/>
      </w:r>
      <w:r>
        <w:tab/>
        <w:t xml:space="preserve">In </w:t>
      </w:r>
      <w:proofErr w:type="spellStart"/>
      <w:r>
        <w:t>Favour</w:t>
      </w:r>
      <w:proofErr w:type="spellEnd"/>
      <w:r>
        <w:t>:</w:t>
      </w:r>
      <w:r>
        <w:tab/>
        <w:t>7</w:t>
      </w:r>
      <w:r>
        <w:tab/>
        <w:t>Opposing:</w:t>
      </w:r>
      <w:r>
        <w:tab/>
        <w:t>0</w:t>
      </w:r>
    </w:p>
    <w:p w:rsidR="00A06546" w:rsidRDefault="00A06546" w:rsidP="008E0F67"/>
    <w:p w:rsidR="00A06546" w:rsidRDefault="00A06546" w:rsidP="008E0F67">
      <w:r w:rsidRPr="00A06546">
        <w:rPr>
          <w:b/>
        </w:rPr>
        <w:t>Decision:</w:t>
      </w:r>
      <w:r>
        <w:tab/>
        <w:t>Motion carried.</w:t>
      </w:r>
    </w:p>
    <w:p w:rsidR="008E0F67" w:rsidRDefault="008E0F67" w:rsidP="008E0F67">
      <w:pPr>
        <w:tabs>
          <w:tab w:val="left" w:pos="2160"/>
        </w:tabs>
      </w:pPr>
    </w:p>
    <w:p w:rsidR="008E0F67" w:rsidRDefault="008E0F67" w:rsidP="008E0F67">
      <w:pPr>
        <w:rPr>
          <w:b/>
          <w:sz w:val="28"/>
          <w:szCs w:val="28"/>
        </w:rPr>
      </w:pPr>
      <w:r>
        <w:rPr>
          <w:b/>
          <w:sz w:val="28"/>
          <w:szCs w:val="28"/>
        </w:rPr>
        <w:t>September 30</w:t>
      </w:r>
      <w:r w:rsidRPr="00102245">
        <w:rPr>
          <w:b/>
          <w:sz w:val="28"/>
          <w:szCs w:val="28"/>
          <w:vertAlign w:val="superscript"/>
        </w:rPr>
        <w:t>th</w:t>
      </w:r>
      <w:r>
        <w:rPr>
          <w:b/>
          <w:sz w:val="28"/>
          <w:szCs w:val="28"/>
        </w:rPr>
        <w:t xml:space="preserve"> Variance Report</w:t>
      </w:r>
    </w:p>
    <w:p w:rsidR="008E0F67" w:rsidRDefault="008E0F67" w:rsidP="008E0F67">
      <w:pPr>
        <w:rPr>
          <w:b/>
          <w:sz w:val="28"/>
          <w:szCs w:val="28"/>
        </w:rPr>
      </w:pPr>
    </w:p>
    <w:p w:rsidR="008E0F67" w:rsidRDefault="008E0F67" w:rsidP="008E0F67">
      <w:r>
        <w:t>The Committee reviewed the Departments’ Variance Report as of September 30</w:t>
      </w:r>
      <w:r w:rsidRPr="00D30F88">
        <w:rPr>
          <w:vertAlign w:val="superscript"/>
        </w:rPr>
        <w:t>th</w:t>
      </w:r>
      <w:r>
        <w:t xml:space="preserve">, 2014. The Department is projecting a surplus of approximately $19,000.00. These variances are largely due to the reduction in staff travel and other projects taken on by the Department.   </w:t>
      </w:r>
    </w:p>
    <w:p w:rsidR="008E0F67" w:rsidRDefault="008E0F67" w:rsidP="008E0F67">
      <w:pPr>
        <w:rPr>
          <w:b/>
          <w:sz w:val="28"/>
          <w:szCs w:val="28"/>
        </w:rPr>
      </w:pPr>
    </w:p>
    <w:p w:rsidR="008E0F67" w:rsidRDefault="008E0F67" w:rsidP="008E0F67">
      <w:pPr>
        <w:rPr>
          <w:b/>
          <w:sz w:val="28"/>
          <w:szCs w:val="28"/>
        </w:rPr>
      </w:pPr>
      <w:r>
        <w:rPr>
          <w:b/>
          <w:sz w:val="28"/>
          <w:szCs w:val="28"/>
        </w:rPr>
        <w:t xml:space="preserve">2014 Christmas Market Update </w:t>
      </w:r>
    </w:p>
    <w:p w:rsidR="008E0F67" w:rsidRDefault="008E0F67" w:rsidP="008E0F67">
      <w:pPr>
        <w:rPr>
          <w:b/>
          <w:sz w:val="28"/>
          <w:szCs w:val="28"/>
        </w:rPr>
      </w:pPr>
    </w:p>
    <w:p w:rsidR="008E0F67" w:rsidRDefault="008E0F67" w:rsidP="008E0F67">
      <w:r>
        <w:t>Staff advised the Committee that there are currently only four paid applicants for the 2014 Christmas Market. If everybody who has expressed interest was to pay, there would be 11 total vendors for the market.</w:t>
      </w:r>
    </w:p>
    <w:p w:rsidR="008E0F67" w:rsidRDefault="008E0F67" w:rsidP="008E0F67"/>
    <w:p w:rsidR="008E0F67" w:rsidRDefault="008E0F67" w:rsidP="008E0F67">
      <w:r>
        <w:t>Although invitations and notifications were sent out in August and correspondence has been on-going, staff has not received the level of interest received in prior years.</w:t>
      </w:r>
    </w:p>
    <w:p w:rsidR="008E0F67" w:rsidRDefault="008E0F67" w:rsidP="008E0F67"/>
    <w:p w:rsidR="008E0F67" w:rsidRDefault="008E0F67" w:rsidP="008E0F67">
      <w:r>
        <w:lastRenderedPageBreak/>
        <w:t>The Committee realizes that this is a great community event and discussed several options for proceeding with the Market on a smaller scale.</w:t>
      </w:r>
    </w:p>
    <w:p w:rsidR="008E0F67" w:rsidRDefault="008E0F67" w:rsidP="008E0F67"/>
    <w:p w:rsidR="008E0F67" w:rsidRDefault="008E0F67" w:rsidP="008E0F67">
      <w:r>
        <w:t>The Committee advised staff to submit a revised budget and contact vendors to see if they would be interested in a shorter, smaller scale market.</w:t>
      </w:r>
    </w:p>
    <w:p w:rsidR="008E0F67" w:rsidRDefault="008E0F67" w:rsidP="008E0F67"/>
    <w:p w:rsidR="008E0F67" w:rsidRDefault="008E0F67" w:rsidP="008E0F67">
      <w:r>
        <w:t xml:space="preserve">Staff will report back to the Committee. </w:t>
      </w:r>
    </w:p>
    <w:p w:rsidR="008E0F67" w:rsidRDefault="008E0F67" w:rsidP="008E0F67"/>
    <w:p w:rsidR="008E0F67" w:rsidRDefault="008E0F67" w:rsidP="008E0F67">
      <w:pPr>
        <w:rPr>
          <w:b/>
          <w:sz w:val="28"/>
          <w:szCs w:val="28"/>
        </w:rPr>
      </w:pPr>
      <w:r>
        <w:rPr>
          <w:b/>
          <w:sz w:val="28"/>
          <w:szCs w:val="28"/>
        </w:rPr>
        <w:t>14</w:t>
      </w:r>
      <w:r w:rsidRPr="00893207">
        <w:rPr>
          <w:b/>
          <w:sz w:val="28"/>
          <w:szCs w:val="28"/>
          <w:vertAlign w:val="superscript"/>
        </w:rPr>
        <w:t>th</w:t>
      </w:r>
      <w:r>
        <w:rPr>
          <w:b/>
          <w:sz w:val="28"/>
          <w:szCs w:val="28"/>
        </w:rPr>
        <w:t xml:space="preserve"> Annual Joe &amp; Clarice Goodyear Business Achievement Awards Recipients </w:t>
      </w:r>
    </w:p>
    <w:p w:rsidR="008E0F67" w:rsidRDefault="008E0F67" w:rsidP="008E0F67">
      <w:pPr>
        <w:rPr>
          <w:b/>
          <w:sz w:val="28"/>
          <w:szCs w:val="28"/>
        </w:rPr>
      </w:pPr>
    </w:p>
    <w:p w:rsidR="008E0F67" w:rsidRDefault="008E0F67" w:rsidP="008E0F67">
      <w:r>
        <w:t>The Committee would like to extend congratulations to the winners of this year’s Joe and Clarice Goodyear Business Achievement Awards. Six businesses received awards as follows:</w:t>
      </w:r>
    </w:p>
    <w:p w:rsidR="008E0F67" w:rsidRPr="00450ABE" w:rsidRDefault="008E0F67" w:rsidP="008E0F67">
      <w:pPr>
        <w:pStyle w:val="ListParagraph"/>
        <w:numPr>
          <w:ilvl w:val="0"/>
          <w:numId w:val="42"/>
        </w:numPr>
        <w:spacing w:line="276" w:lineRule="auto"/>
        <w:jc w:val="left"/>
        <w:rPr>
          <w:b/>
        </w:rPr>
      </w:pPr>
      <w:r w:rsidRPr="00450ABE">
        <w:rPr>
          <w:b/>
        </w:rPr>
        <w:t>Peyton’s Flowers-Joe &amp; Clarice Goodyear Business Achievement award</w:t>
      </w:r>
    </w:p>
    <w:p w:rsidR="008E0F67" w:rsidRPr="00450ABE" w:rsidRDefault="008E0F67" w:rsidP="008E0F67">
      <w:pPr>
        <w:pStyle w:val="ListParagraph"/>
        <w:numPr>
          <w:ilvl w:val="0"/>
          <w:numId w:val="42"/>
        </w:numPr>
        <w:spacing w:line="276" w:lineRule="auto"/>
        <w:jc w:val="left"/>
        <w:rPr>
          <w:b/>
        </w:rPr>
      </w:pPr>
      <w:r w:rsidRPr="00450ABE">
        <w:rPr>
          <w:b/>
        </w:rPr>
        <w:t>EVAS Air-Business of the Year</w:t>
      </w:r>
    </w:p>
    <w:p w:rsidR="008E0F67" w:rsidRPr="00450ABE" w:rsidRDefault="008E0F67" w:rsidP="008E0F67">
      <w:pPr>
        <w:pStyle w:val="ListParagraph"/>
        <w:numPr>
          <w:ilvl w:val="0"/>
          <w:numId w:val="42"/>
        </w:numPr>
        <w:spacing w:line="276" w:lineRule="auto"/>
        <w:jc w:val="left"/>
        <w:rPr>
          <w:b/>
        </w:rPr>
      </w:pPr>
      <w:r w:rsidRPr="00450ABE">
        <w:rPr>
          <w:b/>
        </w:rPr>
        <w:t xml:space="preserve">Jumping </w:t>
      </w:r>
      <w:r>
        <w:rPr>
          <w:b/>
        </w:rPr>
        <w:t xml:space="preserve">Bean </w:t>
      </w:r>
      <w:r w:rsidRPr="00450ABE">
        <w:rPr>
          <w:b/>
        </w:rPr>
        <w:t>Coffee Company Gander-Customer Service Award</w:t>
      </w:r>
    </w:p>
    <w:p w:rsidR="008E0F67" w:rsidRPr="00450ABE" w:rsidRDefault="008E0F67" w:rsidP="008E0F67">
      <w:pPr>
        <w:pStyle w:val="ListParagraph"/>
        <w:numPr>
          <w:ilvl w:val="0"/>
          <w:numId w:val="42"/>
        </w:numPr>
        <w:spacing w:line="276" w:lineRule="auto"/>
        <w:jc w:val="left"/>
        <w:rPr>
          <w:b/>
        </w:rPr>
      </w:pPr>
      <w:r w:rsidRPr="00450ABE">
        <w:rPr>
          <w:b/>
        </w:rPr>
        <w:t>Mr. T’s Ultramar-Helping Hands</w:t>
      </w:r>
      <w:r>
        <w:rPr>
          <w:b/>
        </w:rPr>
        <w:t xml:space="preserve"> Award</w:t>
      </w:r>
    </w:p>
    <w:p w:rsidR="008E0F67" w:rsidRPr="00450ABE" w:rsidRDefault="008E0F67" w:rsidP="008E0F67">
      <w:pPr>
        <w:pStyle w:val="ListParagraph"/>
        <w:numPr>
          <w:ilvl w:val="0"/>
          <w:numId w:val="42"/>
        </w:numPr>
        <w:spacing w:line="276" w:lineRule="auto"/>
        <w:jc w:val="left"/>
        <w:rPr>
          <w:b/>
        </w:rPr>
      </w:pPr>
      <w:r w:rsidRPr="00450ABE">
        <w:rPr>
          <w:b/>
        </w:rPr>
        <w:t>TD Canada Trus</w:t>
      </w:r>
      <w:r>
        <w:rPr>
          <w:b/>
        </w:rPr>
        <w:t>t-Environmental Award</w:t>
      </w:r>
    </w:p>
    <w:p w:rsidR="008E0F67" w:rsidRDefault="008E0F67" w:rsidP="008E0F67">
      <w:pPr>
        <w:pStyle w:val="ListParagraph"/>
        <w:numPr>
          <w:ilvl w:val="0"/>
          <w:numId w:val="42"/>
        </w:numPr>
        <w:spacing w:line="276" w:lineRule="auto"/>
        <w:jc w:val="left"/>
        <w:rPr>
          <w:b/>
        </w:rPr>
      </w:pPr>
      <w:r w:rsidRPr="00450ABE">
        <w:rPr>
          <w:b/>
        </w:rPr>
        <w:t>Gander Bread Box</w:t>
      </w:r>
      <w:r>
        <w:rPr>
          <w:b/>
        </w:rPr>
        <w:t>-Small Business Award</w:t>
      </w:r>
    </w:p>
    <w:p w:rsidR="008E0F67" w:rsidRDefault="008E0F67" w:rsidP="008E0F67">
      <w:pPr>
        <w:rPr>
          <w:b/>
        </w:rPr>
      </w:pPr>
    </w:p>
    <w:p w:rsidR="008E0F67" w:rsidRDefault="008E0F67" w:rsidP="008E0F67">
      <w:r>
        <w:t>The Committee would also like to extend congratulations to all 45 nominees for their hard work and dedication in growing our regional economy.</w:t>
      </w:r>
    </w:p>
    <w:p w:rsidR="008E0F67" w:rsidRDefault="008E0F67" w:rsidP="008E0F67"/>
    <w:p w:rsidR="008E0F67" w:rsidRPr="00450ABE" w:rsidRDefault="008E0F67" w:rsidP="008E0F67">
      <w:r>
        <w:t xml:space="preserve">We would also like to acknowledge Cameron Sparkes of Gander and Courtney Gill of </w:t>
      </w:r>
      <w:proofErr w:type="spellStart"/>
      <w:r>
        <w:t>Gambo</w:t>
      </w:r>
      <w:proofErr w:type="spellEnd"/>
      <w:r>
        <w:t xml:space="preserve"> for both receiving scholarships from the Gander and Area Chamber of Commerce. </w:t>
      </w:r>
    </w:p>
    <w:p w:rsidR="00FE77F5" w:rsidRPr="00AC6CEC" w:rsidRDefault="00FE77F5" w:rsidP="004A2343">
      <w:pPr>
        <w:jc w:val="left"/>
      </w:pPr>
    </w:p>
    <w:p w:rsidR="00A56C46" w:rsidRPr="00AC6CEC" w:rsidRDefault="00A56C46" w:rsidP="004A2343">
      <w:pPr>
        <w:jc w:val="left"/>
      </w:pPr>
      <w:r w:rsidRPr="00AC6CEC">
        <w:t>On behalf of Council a letter will be written congratulating the winner</w:t>
      </w:r>
      <w:r w:rsidR="00852DC2" w:rsidRPr="00AC6CEC">
        <w:t>s</w:t>
      </w:r>
      <w:r w:rsidRPr="00AC6CEC">
        <w:t>.</w:t>
      </w:r>
    </w:p>
    <w:p w:rsidR="004E58D0" w:rsidRDefault="004E58D0" w:rsidP="004A2343">
      <w:pPr>
        <w:jc w:val="left"/>
      </w:pPr>
    </w:p>
    <w:p w:rsidR="00BC6DD1" w:rsidRDefault="00B76FF4" w:rsidP="00BC6DD1">
      <w:pPr>
        <w:pStyle w:val="Heading3"/>
      </w:pPr>
      <w:r>
        <w:t>D</w:t>
      </w:r>
      <w:r w:rsidR="00BC6DD1">
        <w:t>.</w:t>
      </w:r>
      <w:r w:rsidR="00BC6DD1">
        <w:tab/>
      </w:r>
      <w:r w:rsidR="00BC6DD1" w:rsidRPr="002119EF">
        <w:t xml:space="preserve"> </w:t>
      </w:r>
      <w:r w:rsidR="00BC6DD1">
        <w:t>Tourism Committee:</w:t>
      </w:r>
    </w:p>
    <w:p w:rsidR="00BC6DD1" w:rsidRDefault="00BC6DD1" w:rsidP="00BC6DD1"/>
    <w:p w:rsidR="00BC6DD1" w:rsidRPr="00480A65" w:rsidRDefault="00BC6DD1" w:rsidP="00BC6DD1">
      <w:r w:rsidRPr="00480A65">
        <w:t xml:space="preserve">The Tourism Committee report was presented by </w:t>
      </w:r>
      <w:r w:rsidR="00AE53C5">
        <w:t xml:space="preserve">Councillor </w:t>
      </w:r>
      <w:r w:rsidR="00FB53FA">
        <w:t>Dove</w:t>
      </w:r>
      <w:r w:rsidR="00324909">
        <w:t>.</w:t>
      </w:r>
    </w:p>
    <w:p w:rsidR="00BC6DD1" w:rsidRPr="003978F9" w:rsidRDefault="00BC6DD1" w:rsidP="00BC6DD1"/>
    <w:p w:rsidR="00474873" w:rsidRDefault="00BC6DD1" w:rsidP="00BC6DD1">
      <w:r>
        <w:t>The Tourism</w:t>
      </w:r>
      <w:r w:rsidR="00C6475A">
        <w:t xml:space="preserve"> Committee meeting was held on</w:t>
      </w:r>
      <w:r w:rsidR="00C04EEC">
        <w:t xml:space="preserve"> </w:t>
      </w:r>
      <w:r w:rsidR="00964B43">
        <w:t>November 1</w:t>
      </w:r>
      <w:r w:rsidR="008E5E48">
        <w:t>8</w:t>
      </w:r>
      <w:r w:rsidR="00CD0F73">
        <w:t>,</w:t>
      </w:r>
      <w:r w:rsidR="00455D37">
        <w:t xml:space="preserve"> 201</w:t>
      </w:r>
      <w:r w:rsidR="003F5133">
        <w:t>4</w:t>
      </w:r>
      <w:r>
        <w:t>.  The meeting was chaired by</w:t>
      </w:r>
      <w:r w:rsidR="00237B29">
        <w:t xml:space="preserve"> B. Dove, </w:t>
      </w:r>
      <w:proofErr w:type="spellStart"/>
      <w:r w:rsidR="00237B29">
        <w:t>Councillor</w:t>
      </w:r>
      <w:proofErr w:type="spellEnd"/>
      <w:r>
        <w:t>.  Other members present included:</w:t>
      </w:r>
      <w:r w:rsidR="00237B29" w:rsidRPr="00237B29">
        <w:t xml:space="preserve"> </w:t>
      </w:r>
      <w:r w:rsidR="00237B29">
        <w:t>C. Abbott, Deputy Mayor;</w:t>
      </w:r>
      <w:r w:rsidR="00DE1A97">
        <w:t xml:space="preserve"> </w:t>
      </w:r>
      <w:r w:rsidR="00237B29">
        <w:t xml:space="preserve">S. </w:t>
      </w:r>
      <w:proofErr w:type="spellStart"/>
      <w:r w:rsidR="00237B29">
        <w:t>McBreairty</w:t>
      </w:r>
      <w:proofErr w:type="spellEnd"/>
      <w:r w:rsidR="00474873">
        <w:t xml:space="preserve">, </w:t>
      </w:r>
      <w:proofErr w:type="spellStart"/>
      <w:r w:rsidR="00474873">
        <w:t>Councillor</w:t>
      </w:r>
      <w:proofErr w:type="spellEnd"/>
      <w:r w:rsidR="00474873">
        <w:t>;</w:t>
      </w:r>
      <w:r w:rsidR="00237B29">
        <w:t xml:space="preserve"> </w:t>
      </w:r>
      <w:r w:rsidR="00A512BB">
        <w:t>K. Scev</w:t>
      </w:r>
      <w:r w:rsidR="0007267C">
        <w:t>iour, Special Event Coordinator</w:t>
      </w:r>
      <w:r w:rsidR="0091313B">
        <w:t xml:space="preserve">; </w:t>
      </w:r>
      <w:r w:rsidR="0039724B">
        <w:t>B. Freeborn, Director of Recreation &amp; Community Services (A)</w:t>
      </w:r>
      <w:r w:rsidR="00237B29">
        <w:t>.</w:t>
      </w:r>
    </w:p>
    <w:p w:rsidR="00237B29" w:rsidRDefault="00237B29" w:rsidP="00BC6DD1">
      <w:pPr>
        <w:jc w:val="left"/>
      </w:pPr>
    </w:p>
    <w:p w:rsidR="00701ECB" w:rsidRDefault="00BC6DD1" w:rsidP="00BC6DD1">
      <w:pPr>
        <w:jc w:val="left"/>
      </w:pPr>
      <w:r>
        <w:t>The following items were discussed:</w:t>
      </w:r>
    </w:p>
    <w:p w:rsidR="00CD523A" w:rsidRDefault="00CD523A" w:rsidP="00BC6DD1">
      <w:pPr>
        <w:jc w:val="left"/>
      </w:pPr>
    </w:p>
    <w:p w:rsidR="00CD523A" w:rsidRDefault="00CD523A" w:rsidP="00BC6DD1">
      <w:pPr>
        <w:jc w:val="left"/>
      </w:pPr>
    </w:p>
    <w:p w:rsidR="00CD523A" w:rsidRDefault="00CD523A" w:rsidP="00BC6DD1">
      <w:pPr>
        <w:jc w:val="left"/>
      </w:pPr>
    </w:p>
    <w:p w:rsidR="008D75FD" w:rsidRDefault="008D75FD" w:rsidP="00BC6DD1">
      <w:pPr>
        <w:jc w:val="left"/>
      </w:pPr>
    </w:p>
    <w:p w:rsidR="00CD523A" w:rsidRDefault="00CD523A" w:rsidP="00CD523A">
      <w:pPr>
        <w:rPr>
          <w:b/>
          <w:sz w:val="28"/>
          <w:szCs w:val="28"/>
        </w:rPr>
      </w:pPr>
      <w:r w:rsidRPr="00173FAD">
        <w:rPr>
          <w:b/>
          <w:sz w:val="28"/>
          <w:szCs w:val="28"/>
        </w:rPr>
        <w:lastRenderedPageBreak/>
        <w:t>National Jersey Day and National Sports Day</w:t>
      </w:r>
    </w:p>
    <w:p w:rsidR="00CD523A" w:rsidRPr="00535AFD" w:rsidRDefault="00CD523A" w:rsidP="00CD523A">
      <w:pPr>
        <w:rPr>
          <w:b/>
          <w:sz w:val="28"/>
          <w:szCs w:val="28"/>
        </w:rPr>
      </w:pPr>
    </w:p>
    <w:p w:rsidR="00CD523A" w:rsidRDefault="00CD523A" w:rsidP="00CD523A">
      <w:r>
        <w:t xml:space="preserve">On November 28th, the Town of Gander is encouraging everyone to show their love of sport by donning a team jersey or club uniform to school, work or play.  Everyone is invited to submit a photo wearing your team </w:t>
      </w:r>
      <w:proofErr w:type="spellStart"/>
      <w:r>
        <w:t>colours</w:t>
      </w:r>
      <w:proofErr w:type="spellEnd"/>
      <w:r>
        <w:t xml:space="preserve"> on Jersey Day by emailing it to ksceviour@gandercanada.com or by joining the National Jersey Day event on the Town’s Facebook Page and posting your picture!  Those who submit photos will be entered into a draw for tickets to the Gander Flyers vs Grand Falls-Windsor Cataracts game on Sunday, November 30th.</w:t>
      </w:r>
    </w:p>
    <w:p w:rsidR="00CD523A" w:rsidRDefault="00CD523A" w:rsidP="00CD523A"/>
    <w:p w:rsidR="00CD523A" w:rsidRDefault="00CD523A" w:rsidP="00CD523A">
      <w:r>
        <w:t xml:space="preserve">November 29th is RBC  Sports  Day  in  Canada,  presented  by  </w:t>
      </w:r>
      <w:proofErr w:type="spellStart"/>
      <w:r>
        <w:t>ParticipACTION</w:t>
      </w:r>
      <w:proofErr w:type="spellEnd"/>
      <w:r>
        <w:t>,  CBC  and  True  Sport. This is  a  national celebration  of  the  power  of  sport  to  build  community  and  get  Canadians  moving!  Go to the Town of Gander’s Facebook page or check out the event calendar on our website for a list of activities taking place in Gander.</w:t>
      </w:r>
    </w:p>
    <w:p w:rsidR="00CD523A" w:rsidRDefault="00CD523A" w:rsidP="00CD523A">
      <w:pPr>
        <w:rPr>
          <w:b/>
          <w:sz w:val="28"/>
          <w:szCs w:val="28"/>
        </w:rPr>
      </w:pPr>
    </w:p>
    <w:p w:rsidR="00CD523A" w:rsidRDefault="00CD523A" w:rsidP="00CD523A">
      <w:pPr>
        <w:rPr>
          <w:b/>
          <w:sz w:val="28"/>
          <w:szCs w:val="28"/>
        </w:rPr>
      </w:pPr>
      <w:r w:rsidRPr="00173FAD">
        <w:rPr>
          <w:b/>
          <w:sz w:val="28"/>
          <w:szCs w:val="28"/>
        </w:rPr>
        <w:t>Tourism Quarterly Report</w:t>
      </w:r>
    </w:p>
    <w:p w:rsidR="00CD523A" w:rsidRPr="00ED7F7D" w:rsidRDefault="00CD523A" w:rsidP="00CD523A">
      <w:pPr>
        <w:rPr>
          <w:b/>
        </w:rPr>
      </w:pPr>
    </w:p>
    <w:p w:rsidR="00CD523A" w:rsidRDefault="00CD523A" w:rsidP="00CD523A">
      <w:r w:rsidRPr="00173FAD">
        <w:t>The Committee reviewed the quarterly report and noted that while the Tourism Department was under budget, the Festival of Flight was over budget due to lower ticket sales than budgeted for the Kitchen Party and increased expenditures for Gander Day and overtime. The Committee forwards this to Finance for their review.</w:t>
      </w:r>
    </w:p>
    <w:p w:rsidR="00CD523A" w:rsidRDefault="00CD523A" w:rsidP="00CD523A"/>
    <w:p w:rsidR="00CD523A" w:rsidRDefault="00CD523A" w:rsidP="00CD523A">
      <w:pPr>
        <w:rPr>
          <w:b/>
          <w:sz w:val="28"/>
          <w:szCs w:val="28"/>
        </w:rPr>
      </w:pPr>
      <w:r w:rsidRPr="00173FAD">
        <w:rPr>
          <w:b/>
          <w:sz w:val="28"/>
          <w:szCs w:val="28"/>
        </w:rPr>
        <w:t>Quad-A-</w:t>
      </w:r>
      <w:proofErr w:type="spellStart"/>
      <w:r w:rsidRPr="00173FAD">
        <w:rPr>
          <w:b/>
          <w:sz w:val="28"/>
          <w:szCs w:val="28"/>
        </w:rPr>
        <w:t>Palooza</w:t>
      </w:r>
      <w:proofErr w:type="spellEnd"/>
      <w:r w:rsidRPr="00173FAD">
        <w:rPr>
          <w:b/>
          <w:sz w:val="28"/>
          <w:szCs w:val="28"/>
        </w:rPr>
        <w:t xml:space="preserve"> Request</w:t>
      </w:r>
    </w:p>
    <w:p w:rsidR="00CD523A" w:rsidRPr="00ED7F7D" w:rsidRDefault="00CD523A" w:rsidP="00CD523A">
      <w:pPr>
        <w:rPr>
          <w:b/>
        </w:rPr>
      </w:pPr>
    </w:p>
    <w:p w:rsidR="00CD523A" w:rsidRDefault="00CD523A" w:rsidP="00CD523A">
      <w:r w:rsidRPr="00173FAD">
        <w:t>A request for additional support for the 2015 Quad-A-</w:t>
      </w:r>
      <w:proofErr w:type="spellStart"/>
      <w:r w:rsidRPr="00173FAD">
        <w:t>Palooza</w:t>
      </w:r>
      <w:proofErr w:type="spellEnd"/>
      <w:r w:rsidRPr="00173FAD">
        <w:t xml:space="preserve"> was reviewed. The Committee agreed that additional resources are needed to help make this event competitive; however, they were not prepared to make a final decision as some of the assistance requested is for </w:t>
      </w:r>
      <w:proofErr w:type="spellStart"/>
      <w:r w:rsidRPr="00173FAD">
        <w:t>labo</w:t>
      </w:r>
      <w:r>
        <w:t>u</w:t>
      </w:r>
      <w:r w:rsidRPr="00173FAD">
        <w:t>r</w:t>
      </w:r>
      <w:proofErr w:type="spellEnd"/>
      <w:r w:rsidRPr="00173FAD">
        <w:t xml:space="preserve"> and equipment from the Municipal Works </w:t>
      </w:r>
      <w:r>
        <w:t>D</w:t>
      </w:r>
      <w:r w:rsidRPr="00173FAD">
        <w:t>epartment. The Committee forwards this request to the Municipal Works Committee for their consideration</w:t>
      </w:r>
      <w:r>
        <w:t>;</w:t>
      </w:r>
      <w:r w:rsidRPr="00173FAD">
        <w:t xml:space="preserve"> and once a recommendation from that Committee is re</w:t>
      </w:r>
      <w:r>
        <w:t>ceived</w:t>
      </w:r>
      <w:r w:rsidRPr="00173FAD">
        <w:t xml:space="preserve"> a meeting will be held with Destination Gander to discuss resources available.</w:t>
      </w:r>
    </w:p>
    <w:p w:rsidR="00CD523A" w:rsidRDefault="00CD523A" w:rsidP="00CD523A">
      <w:pPr>
        <w:rPr>
          <w:b/>
          <w:sz w:val="28"/>
          <w:szCs w:val="28"/>
        </w:rPr>
      </w:pPr>
      <w:r>
        <w:rPr>
          <w:b/>
          <w:sz w:val="28"/>
          <w:szCs w:val="28"/>
        </w:rPr>
        <w:tab/>
      </w:r>
    </w:p>
    <w:p w:rsidR="00CD523A" w:rsidRDefault="00CD523A" w:rsidP="00CD523A">
      <w:pPr>
        <w:rPr>
          <w:b/>
          <w:sz w:val="28"/>
          <w:szCs w:val="28"/>
        </w:rPr>
      </w:pPr>
      <w:r w:rsidRPr="00173FAD">
        <w:rPr>
          <w:b/>
          <w:sz w:val="28"/>
          <w:szCs w:val="28"/>
        </w:rPr>
        <w:t>Christmas Events</w:t>
      </w:r>
    </w:p>
    <w:p w:rsidR="00CD523A" w:rsidRDefault="00CD523A" w:rsidP="00CD523A">
      <w:pPr>
        <w:rPr>
          <w:b/>
        </w:rPr>
      </w:pPr>
    </w:p>
    <w:p w:rsidR="00CD523A" w:rsidRDefault="00CD523A" w:rsidP="00CD523A">
      <w:r>
        <w:t>The Town of Gander will be hosting the following events during the Christmas season:</w:t>
      </w:r>
    </w:p>
    <w:p w:rsidR="00CD523A" w:rsidRDefault="00CD523A" w:rsidP="00CD523A"/>
    <w:p w:rsidR="00CD523A" w:rsidRPr="00173FAD" w:rsidRDefault="00CD523A" w:rsidP="00CD523A">
      <w:pPr>
        <w:rPr>
          <w:u w:val="single"/>
        </w:rPr>
      </w:pPr>
      <w:r w:rsidRPr="00173FAD">
        <w:rPr>
          <w:u w:val="single"/>
        </w:rPr>
        <w:t>Town Tree Lighting</w:t>
      </w:r>
    </w:p>
    <w:p w:rsidR="00CD523A" w:rsidRDefault="00CD523A" w:rsidP="00CD523A"/>
    <w:p w:rsidR="00CD523A" w:rsidRDefault="00CD523A" w:rsidP="00CD523A">
      <w:r>
        <w:t xml:space="preserve">Join the Town of Gander as it lights the Town Christmas Tree in front of the Town Hall on Thursday, November 27 at 6:30pm. To put you in the Christmas spirit, there will be musical performances by the Gander Salvation Army Band, Bobby Baker and the Beyond the Overpass Youth Ensemble.  Hot chocolate will be provided by the Evangel Pentecostal Church to keep you warm! </w:t>
      </w:r>
    </w:p>
    <w:p w:rsidR="00CD523A" w:rsidRDefault="00CD523A" w:rsidP="00CD523A"/>
    <w:p w:rsidR="00CD523A" w:rsidRPr="00173FAD" w:rsidRDefault="00CD523A" w:rsidP="00CD523A">
      <w:pPr>
        <w:rPr>
          <w:u w:val="single"/>
        </w:rPr>
      </w:pPr>
      <w:r w:rsidRPr="00173FAD">
        <w:rPr>
          <w:u w:val="single"/>
        </w:rPr>
        <w:lastRenderedPageBreak/>
        <w:t>Santa Claus Parade</w:t>
      </w:r>
    </w:p>
    <w:p w:rsidR="00CD523A" w:rsidRDefault="00CD523A" w:rsidP="00CD523A"/>
    <w:p w:rsidR="00CD523A" w:rsidRDefault="00CD523A" w:rsidP="00CD523A">
      <w:r>
        <w:t xml:space="preserve">The annual Santa Claus Parade hosted by the Gander Lions Club and the Town of Gander will take place on Saturday, December 6th at 6 pm.  The parade will form at 5:30pm and depart at 6:00pm sharp from Gander Academy and end back at the Academy. Any </w:t>
      </w:r>
      <w:proofErr w:type="gramStart"/>
      <w:r>
        <w:t>organization/business</w:t>
      </w:r>
      <w:proofErr w:type="gramEnd"/>
      <w:r>
        <w:t xml:space="preserve"> who would like to enter a float, can pick up an application at the Gander Community Centre Administration office or email </w:t>
      </w:r>
      <w:hyperlink r:id="rId9" w:history="1">
        <w:r w:rsidRPr="00252459">
          <w:rPr>
            <w:rStyle w:val="Hyperlink"/>
          </w:rPr>
          <w:t>ksceviour@gandercanada.com</w:t>
        </w:r>
      </w:hyperlink>
      <w:r>
        <w:rPr>
          <w:rStyle w:val="Hyperlink"/>
        </w:rPr>
        <w:t>.</w:t>
      </w:r>
    </w:p>
    <w:p w:rsidR="00CD523A" w:rsidRDefault="00CD523A" w:rsidP="00CD523A"/>
    <w:p w:rsidR="00CD523A" w:rsidRPr="00173FAD" w:rsidRDefault="00CD523A" w:rsidP="00CD523A">
      <w:pPr>
        <w:rPr>
          <w:u w:val="single"/>
        </w:rPr>
      </w:pPr>
      <w:r w:rsidRPr="00173FAD">
        <w:rPr>
          <w:u w:val="single"/>
        </w:rPr>
        <w:t>Gander Community Centre Walkers/Skaters Christmas Coffee Break</w:t>
      </w:r>
    </w:p>
    <w:p w:rsidR="00CD523A" w:rsidRDefault="00CD523A" w:rsidP="00CD523A"/>
    <w:p w:rsidR="00CD523A" w:rsidRDefault="00CD523A" w:rsidP="00CD523A">
      <w:r>
        <w:t xml:space="preserve">To thank the walkers and skaters who use the Gander Community Centre regularly, the staff at the Centre is hosting the annual Walkers/Skaters Christmas Coffee Break on Friday, December 19th from 9:00am – 10:30am. </w:t>
      </w:r>
    </w:p>
    <w:p w:rsidR="00CD523A" w:rsidRDefault="00CD523A" w:rsidP="00CD523A">
      <w:r>
        <w:t xml:space="preserve"> </w:t>
      </w:r>
    </w:p>
    <w:p w:rsidR="00CD523A" w:rsidRPr="00173FAD" w:rsidRDefault="00CD523A" w:rsidP="00CD523A">
      <w:pPr>
        <w:rPr>
          <w:u w:val="single"/>
        </w:rPr>
      </w:pPr>
      <w:r w:rsidRPr="00173FAD">
        <w:rPr>
          <w:u w:val="single"/>
        </w:rPr>
        <w:t>Light Up for Christmas Program</w:t>
      </w:r>
    </w:p>
    <w:p w:rsidR="00CD523A" w:rsidRDefault="00CD523A" w:rsidP="00CD523A"/>
    <w:p w:rsidR="00CD523A" w:rsidRDefault="00CD523A" w:rsidP="00CD523A">
      <w:r>
        <w:t xml:space="preserve">During the holiday season, the Town of Gander becomes a festival of lights as many citizens take the time to decorate their homes in a </w:t>
      </w:r>
      <w:proofErr w:type="spellStart"/>
      <w:r>
        <w:t>colourful</w:t>
      </w:r>
      <w:proofErr w:type="spellEnd"/>
      <w:r>
        <w:t xml:space="preserve"> depiction of what Christmas means to them. To celebrate this display of community pride and Christmas spirit, the Town will once again be hosting the annual Light up for Christmas Program. A panel of judges will cruise the streets of Gander looking at the wonderful light displays on Monday, December 22nd and Tuesday, December 23rd to determine the winner so make sure you have your Christmas display ready and turned on!  Winners will be announced December 29th and the presentation to the winners will take place at the first Council meeting in the New Year.  For more information, call Recreation and Community Services at 651-5927.</w:t>
      </w:r>
    </w:p>
    <w:p w:rsidR="00CD523A" w:rsidRDefault="00CD523A" w:rsidP="00CD523A"/>
    <w:p w:rsidR="00CD523A" w:rsidRDefault="00CD523A" w:rsidP="00CD523A">
      <w:r>
        <w:t>A number of other organizations are also hosting events to celebrate the festive season. For a list of events that have been submitted, please go to www.gandercanada.com and check out the event calendar.</w:t>
      </w:r>
    </w:p>
    <w:p w:rsidR="00CD523A" w:rsidRDefault="00CD523A" w:rsidP="00CD523A"/>
    <w:p w:rsidR="00CD523A" w:rsidRPr="00AC6CEC" w:rsidRDefault="00CD523A" w:rsidP="00CD523A">
      <w:r w:rsidRPr="00AC6CEC">
        <w:t xml:space="preserve">The Director left the </w:t>
      </w:r>
      <w:r w:rsidR="005E550D" w:rsidRPr="00AC6CEC">
        <w:t xml:space="preserve">Committee </w:t>
      </w:r>
      <w:r w:rsidRPr="00AC6CEC">
        <w:t>meeting.</w:t>
      </w:r>
    </w:p>
    <w:p w:rsidR="00CD523A" w:rsidRPr="005E550D" w:rsidRDefault="00CD523A" w:rsidP="00CD523A"/>
    <w:p w:rsidR="00CD523A" w:rsidRPr="00634126" w:rsidRDefault="00CD523A" w:rsidP="00CD523A">
      <w:pPr>
        <w:rPr>
          <w:b/>
          <w:sz w:val="28"/>
        </w:rPr>
      </w:pPr>
      <w:r w:rsidRPr="00634126">
        <w:rPr>
          <w:b/>
          <w:sz w:val="28"/>
        </w:rPr>
        <w:t>Winter Carnival</w:t>
      </w:r>
    </w:p>
    <w:p w:rsidR="00CD523A" w:rsidRDefault="00CD523A" w:rsidP="00CD523A"/>
    <w:p w:rsidR="00CD523A" w:rsidRDefault="00CD523A" w:rsidP="00CD523A">
      <w:r>
        <w:t>The 2015 Winter Carnival date has been set for February 20-22. Being involved in the Carnival will offer your organization a wonderful opportunity to fundraise and also give you great exposure all while providing activities for your community.  Any local organizations or businesses who wish to host an event are asked to contact the Event Coordinator at 651-5927 or email ksceviour@gandercanada.com.</w:t>
      </w:r>
    </w:p>
    <w:p w:rsidR="0091313B" w:rsidRDefault="0091313B" w:rsidP="00BC6DD1">
      <w:pPr>
        <w:jc w:val="left"/>
      </w:pPr>
    </w:p>
    <w:p w:rsidR="0091313B" w:rsidRDefault="0091313B" w:rsidP="00BC6DD1">
      <w:pPr>
        <w:jc w:val="left"/>
      </w:pPr>
    </w:p>
    <w:p w:rsidR="0091313B" w:rsidRDefault="0091313B" w:rsidP="00BC6DD1">
      <w:pPr>
        <w:jc w:val="left"/>
      </w:pPr>
    </w:p>
    <w:p w:rsidR="00C04EEC" w:rsidRDefault="00C04EEC" w:rsidP="00BC6DD1">
      <w:pPr>
        <w:jc w:val="left"/>
      </w:pPr>
    </w:p>
    <w:p w:rsidR="00BC6DD1" w:rsidRDefault="00B76FF4" w:rsidP="00BC6DD1">
      <w:pPr>
        <w:pStyle w:val="Heading3"/>
      </w:pPr>
      <w:r>
        <w:lastRenderedPageBreak/>
        <w:t>E</w:t>
      </w:r>
      <w:r w:rsidR="00BC6DD1">
        <w:t>.</w:t>
      </w:r>
      <w:r w:rsidR="00BC6DD1">
        <w:tab/>
        <w:t>Municipal Works &amp; Services Committee:</w:t>
      </w:r>
    </w:p>
    <w:p w:rsidR="00BC6DD1" w:rsidRDefault="00BC6DD1" w:rsidP="00BC6DD1"/>
    <w:p w:rsidR="00BC6DD1" w:rsidRPr="00480A65" w:rsidRDefault="00BC6DD1" w:rsidP="00BC6DD1">
      <w:r w:rsidRPr="00480A65">
        <w:t xml:space="preserve">The Municipal Works &amp; Services Committee report was presented by Councillor </w:t>
      </w:r>
      <w:r w:rsidR="00B24910">
        <w:t>Parrott</w:t>
      </w:r>
      <w:r>
        <w:t>.</w:t>
      </w:r>
    </w:p>
    <w:p w:rsidR="00BC6DD1" w:rsidRDefault="00BC6DD1" w:rsidP="00BC6DD1"/>
    <w:p w:rsidR="009D6A15" w:rsidRDefault="00BC6DD1" w:rsidP="00BC6DD1">
      <w:r>
        <w:t>The Municipal Works &amp;</w:t>
      </w:r>
      <w:r w:rsidR="007B0FEC">
        <w:t xml:space="preserve"> </w:t>
      </w:r>
      <w:r w:rsidR="005E550D">
        <w:t>Services Committee was held on November</w:t>
      </w:r>
      <w:r w:rsidR="007B0FEC">
        <w:t xml:space="preserve"> </w:t>
      </w:r>
      <w:r w:rsidR="005E550D">
        <w:t>1</w:t>
      </w:r>
      <w:r w:rsidR="00461BDC">
        <w:t>9</w:t>
      </w:r>
      <w:r w:rsidR="00C26941">
        <w:t>,</w:t>
      </w:r>
      <w:r w:rsidR="001461BC">
        <w:t xml:space="preserve"> 201</w:t>
      </w:r>
      <w:r w:rsidR="008F379C">
        <w:t>4</w:t>
      </w:r>
      <w:r w:rsidR="00EC4ACB">
        <w:t xml:space="preserve">.  The meeting was chaired by </w:t>
      </w:r>
      <w:r w:rsidR="00045695">
        <w:t>G. Parrott</w:t>
      </w:r>
      <w:r>
        <w:t>, Councillor.  Other members present included:</w:t>
      </w:r>
      <w:r w:rsidR="000A182A">
        <w:t xml:space="preserve"> </w:t>
      </w:r>
      <w:r w:rsidR="0084797D">
        <w:t>R. Anstey</w:t>
      </w:r>
      <w:r w:rsidR="005616D3">
        <w:t>, Councillor;</w:t>
      </w:r>
      <w:r w:rsidR="00DB467D">
        <w:t xml:space="preserve"> </w:t>
      </w:r>
      <w:r w:rsidR="00801E56">
        <w:t xml:space="preserve">W. Lorenzen, Councillor; </w:t>
      </w:r>
      <w:r>
        <w:t>J. Blackwood, Directo</w:t>
      </w:r>
      <w:r w:rsidR="007E1B0E">
        <w:t>r of Municipal Works &amp; Services</w:t>
      </w:r>
      <w:r w:rsidR="005E550D">
        <w:t>.</w:t>
      </w:r>
    </w:p>
    <w:p w:rsidR="005E550D" w:rsidRDefault="005E550D" w:rsidP="00BC6DD1"/>
    <w:p w:rsidR="002B43D8" w:rsidRDefault="002B43D8" w:rsidP="002B43D8">
      <w:r>
        <w:t>The following items were discussed:</w:t>
      </w:r>
    </w:p>
    <w:p w:rsidR="005E550D" w:rsidRDefault="005E550D" w:rsidP="002B43D8"/>
    <w:p w:rsidR="00F17C8D" w:rsidRPr="000D5BD8" w:rsidRDefault="00F17C8D" w:rsidP="00F17C8D">
      <w:pPr>
        <w:rPr>
          <w:b/>
          <w:sz w:val="28"/>
          <w:szCs w:val="28"/>
        </w:rPr>
      </w:pPr>
      <w:r>
        <w:rPr>
          <w:b/>
          <w:sz w:val="28"/>
          <w:szCs w:val="28"/>
        </w:rPr>
        <w:t>Discretionary Use – BSB Enterprises, 179 Roe Avenue</w:t>
      </w:r>
    </w:p>
    <w:p w:rsidR="00F17C8D" w:rsidRDefault="00F17C8D" w:rsidP="00F17C8D"/>
    <w:p w:rsidR="00F17C8D" w:rsidRDefault="00F17C8D" w:rsidP="00F17C8D">
      <w:r>
        <w:t>The Town Council of the Town of Gander received an application to occupy the building at 179 Roe Avenue for the purpose of providing vehicle inspection services and minor repairs.</w:t>
      </w:r>
    </w:p>
    <w:p w:rsidR="00F17C8D" w:rsidRDefault="00F17C8D" w:rsidP="00F17C8D"/>
    <w:p w:rsidR="00F17C8D" w:rsidRDefault="00F17C8D" w:rsidP="00F17C8D">
      <w:r>
        <w:t xml:space="preserve">It was noted that this area is zoned </w:t>
      </w:r>
      <w:r>
        <w:rPr>
          <w:i/>
          <w:u w:val="single"/>
        </w:rPr>
        <w:t>C</w:t>
      </w:r>
      <w:r w:rsidRPr="00D94843">
        <w:rPr>
          <w:i/>
          <w:u w:val="single"/>
        </w:rPr>
        <w:t>ommercial</w:t>
      </w:r>
      <w:r>
        <w:rPr>
          <w:i/>
          <w:u w:val="single"/>
        </w:rPr>
        <w:t xml:space="preserve"> G</w:t>
      </w:r>
      <w:r w:rsidRPr="00D94843">
        <w:rPr>
          <w:i/>
          <w:u w:val="single"/>
        </w:rPr>
        <w:t>eneral</w:t>
      </w:r>
      <w:r>
        <w:t xml:space="preserve"> and a service station is permitted as a discretionary use under the Town of Gander’s Development Regulations.</w:t>
      </w:r>
    </w:p>
    <w:p w:rsidR="00F17C8D" w:rsidRDefault="00F17C8D" w:rsidP="00F17C8D"/>
    <w:p w:rsidR="00F17C8D" w:rsidRDefault="00F17C8D" w:rsidP="00F17C8D">
      <w:r>
        <w:t>One objection was received by the advertised deadline, however the Committee feels that the current by-laws adequately address any concerns that the individual had brought forward.</w:t>
      </w:r>
    </w:p>
    <w:p w:rsidR="00F17C8D" w:rsidRDefault="00F17C8D" w:rsidP="00F17C8D">
      <w:r>
        <w:t>A</w:t>
      </w:r>
      <w:r w:rsidRPr="00023C14">
        <w:t>pproval is</w:t>
      </w:r>
      <w:r>
        <w:t xml:space="preserve"> recommended but</w:t>
      </w:r>
      <w:r w:rsidRPr="00023C14">
        <w:t xml:space="preserve"> limited to an inspection/minor repair aspect of the Service Station use. Petroleum sales are not permitted.</w:t>
      </w:r>
      <w:r>
        <w:t xml:space="preserve"> </w:t>
      </w:r>
      <w:r w:rsidRPr="00023C14">
        <w:t>Vehicle storage shall be to the rear of the lot and screening may be required.</w:t>
      </w:r>
      <w:r>
        <w:t xml:space="preserve"> These conditions shall be noted on all permits and documentation.</w:t>
      </w:r>
    </w:p>
    <w:p w:rsidR="006A3C38" w:rsidRDefault="006A3C38" w:rsidP="00F17C8D"/>
    <w:p w:rsidR="006A3C38" w:rsidRPr="006A3C38" w:rsidRDefault="006A3C38" w:rsidP="00F17C8D">
      <w:pPr>
        <w:rPr>
          <w:b/>
          <w:sz w:val="26"/>
          <w:szCs w:val="26"/>
        </w:rPr>
      </w:pPr>
      <w:r w:rsidRPr="006A3C38">
        <w:rPr>
          <w:b/>
          <w:sz w:val="26"/>
          <w:szCs w:val="26"/>
        </w:rPr>
        <w:t>Motion #14-232</w:t>
      </w:r>
    </w:p>
    <w:p w:rsidR="006A3C38" w:rsidRPr="006A3C38" w:rsidRDefault="006A3C38" w:rsidP="00F17C8D">
      <w:pPr>
        <w:rPr>
          <w:b/>
          <w:sz w:val="26"/>
          <w:szCs w:val="26"/>
        </w:rPr>
      </w:pPr>
      <w:r w:rsidRPr="006A3C38">
        <w:rPr>
          <w:b/>
          <w:sz w:val="26"/>
          <w:szCs w:val="26"/>
        </w:rPr>
        <w:t>Discretionary Use – BSB Enterprises, 179 Roe Avenue</w:t>
      </w:r>
    </w:p>
    <w:p w:rsidR="00F17C8D" w:rsidRDefault="00F17C8D" w:rsidP="00F17C8D"/>
    <w:p w:rsidR="00F17C8D" w:rsidRDefault="006A3C38" w:rsidP="00F17C8D">
      <w:r>
        <w:t xml:space="preserve">Moved by </w:t>
      </w:r>
      <w:proofErr w:type="spellStart"/>
      <w:r>
        <w:t>Councillor</w:t>
      </w:r>
      <w:proofErr w:type="spellEnd"/>
      <w:r>
        <w:t xml:space="preserve"> Parrott and seconded by </w:t>
      </w:r>
      <w:proofErr w:type="spellStart"/>
      <w:r>
        <w:t>Councillor</w:t>
      </w:r>
      <w:proofErr w:type="spellEnd"/>
      <w:r>
        <w:t xml:space="preserve"> Lorenzen </w:t>
      </w:r>
      <w:r w:rsidR="00F17C8D">
        <w:t>approval of the discretionary use for 179 Roe Avenue as attached.</w:t>
      </w:r>
    </w:p>
    <w:p w:rsidR="006A3C38" w:rsidRDefault="006A3C38" w:rsidP="00F17C8D"/>
    <w:p w:rsidR="006A3C38" w:rsidRDefault="006A3C38" w:rsidP="00F17C8D">
      <w:r>
        <w:tab/>
      </w:r>
      <w:r>
        <w:tab/>
        <w:t xml:space="preserve">In </w:t>
      </w:r>
      <w:proofErr w:type="spellStart"/>
      <w:r>
        <w:t>Favour</w:t>
      </w:r>
      <w:proofErr w:type="spellEnd"/>
      <w:r>
        <w:t>:</w:t>
      </w:r>
      <w:r>
        <w:tab/>
        <w:t>7</w:t>
      </w:r>
      <w:r>
        <w:tab/>
        <w:t>Opposing:</w:t>
      </w:r>
      <w:r>
        <w:tab/>
        <w:t>0</w:t>
      </w:r>
    </w:p>
    <w:p w:rsidR="006A3C38" w:rsidRDefault="006A3C38" w:rsidP="00F17C8D"/>
    <w:p w:rsidR="006A3C38" w:rsidRDefault="006A3C38" w:rsidP="00F17C8D">
      <w:r w:rsidRPr="006A3C38">
        <w:rPr>
          <w:b/>
        </w:rPr>
        <w:t>Decision:</w:t>
      </w:r>
      <w:r>
        <w:tab/>
        <w:t>Motion carried.</w:t>
      </w:r>
    </w:p>
    <w:p w:rsidR="00F17C8D" w:rsidRDefault="00F17C8D" w:rsidP="00F17C8D"/>
    <w:p w:rsidR="00F17C8D" w:rsidRDefault="00F17C8D" w:rsidP="00F17C8D">
      <w:pPr>
        <w:rPr>
          <w:b/>
          <w:sz w:val="28"/>
          <w:szCs w:val="28"/>
        </w:rPr>
      </w:pPr>
      <w:r>
        <w:rPr>
          <w:b/>
          <w:sz w:val="28"/>
          <w:szCs w:val="28"/>
        </w:rPr>
        <w:t>Non-Residential Accessory Building Regulations</w:t>
      </w:r>
    </w:p>
    <w:p w:rsidR="00F17C8D" w:rsidRDefault="00F17C8D" w:rsidP="00F17C8D">
      <w:pPr>
        <w:rPr>
          <w:b/>
          <w:sz w:val="28"/>
          <w:szCs w:val="28"/>
        </w:rPr>
      </w:pPr>
    </w:p>
    <w:p w:rsidR="00FE3596" w:rsidRDefault="00F17C8D" w:rsidP="00F17C8D">
      <w:r>
        <w:t>The Committee reviewed the proposed changes to the Non-Residential Accessory Building Regulations which are being presented for its second and final reading. It is noted that no objections or concerns were raised since the first reading during the last Council meeting.</w:t>
      </w:r>
    </w:p>
    <w:p w:rsidR="00FE3596" w:rsidRDefault="00FE3596" w:rsidP="00F17C8D"/>
    <w:p w:rsidR="00FE3596" w:rsidRDefault="00FE3596" w:rsidP="00F17C8D"/>
    <w:p w:rsidR="00FE3596" w:rsidRDefault="00FE3596" w:rsidP="00F17C8D"/>
    <w:p w:rsidR="00FE3596" w:rsidRPr="00472506" w:rsidRDefault="00FE3596" w:rsidP="00F17C8D">
      <w:pPr>
        <w:rPr>
          <w:b/>
          <w:sz w:val="26"/>
          <w:szCs w:val="26"/>
        </w:rPr>
      </w:pPr>
      <w:r w:rsidRPr="00472506">
        <w:rPr>
          <w:b/>
          <w:sz w:val="26"/>
          <w:szCs w:val="26"/>
        </w:rPr>
        <w:lastRenderedPageBreak/>
        <w:t>Motion #14-233</w:t>
      </w:r>
    </w:p>
    <w:p w:rsidR="00F17C8D" w:rsidRPr="00472506" w:rsidRDefault="00FE3596" w:rsidP="00F17C8D">
      <w:pPr>
        <w:rPr>
          <w:b/>
          <w:sz w:val="26"/>
          <w:szCs w:val="26"/>
        </w:rPr>
      </w:pPr>
      <w:r w:rsidRPr="00472506">
        <w:rPr>
          <w:b/>
          <w:sz w:val="26"/>
          <w:szCs w:val="26"/>
        </w:rPr>
        <w:t>Non-Residential Accessory Building Regulations</w:t>
      </w:r>
      <w:r w:rsidR="00F17C8D" w:rsidRPr="00472506">
        <w:rPr>
          <w:b/>
          <w:sz w:val="26"/>
          <w:szCs w:val="26"/>
        </w:rPr>
        <w:t xml:space="preserve"> </w:t>
      </w:r>
    </w:p>
    <w:p w:rsidR="00F17C8D" w:rsidRDefault="00F17C8D" w:rsidP="00F17C8D"/>
    <w:p w:rsidR="00F17C8D" w:rsidRDefault="00472506" w:rsidP="00F17C8D">
      <w:r>
        <w:t xml:space="preserve">Moved by </w:t>
      </w:r>
      <w:proofErr w:type="spellStart"/>
      <w:r>
        <w:t>Councillor</w:t>
      </w:r>
      <w:proofErr w:type="spellEnd"/>
      <w:r>
        <w:t xml:space="preserve"> Parrott and seconded by </w:t>
      </w:r>
      <w:proofErr w:type="spellStart"/>
      <w:r>
        <w:t>Councillor</w:t>
      </w:r>
      <w:proofErr w:type="spellEnd"/>
      <w:r>
        <w:t xml:space="preserve"> </w:t>
      </w:r>
      <w:proofErr w:type="spellStart"/>
      <w:r>
        <w:t>McBreairty</w:t>
      </w:r>
      <w:proofErr w:type="spellEnd"/>
      <w:r w:rsidR="00F17C8D">
        <w:t xml:space="preserve"> that the proposed changes for Non-Residential Accessory Buildings Regulations be approved as attached.</w:t>
      </w:r>
    </w:p>
    <w:p w:rsidR="00F17C8D" w:rsidRPr="00472506" w:rsidRDefault="00F17C8D" w:rsidP="00F17C8D"/>
    <w:p w:rsidR="00F17C8D" w:rsidRPr="00472506" w:rsidRDefault="00472506" w:rsidP="00F17C8D">
      <w:r w:rsidRPr="00472506">
        <w:tab/>
      </w:r>
      <w:r w:rsidRPr="00472506">
        <w:tab/>
        <w:t xml:space="preserve">In </w:t>
      </w:r>
      <w:proofErr w:type="spellStart"/>
      <w:r w:rsidRPr="00472506">
        <w:t>Favour</w:t>
      </w:r>
      <w:proofErr w:type="spellEnd"/>
      <w:r w:rsidRPr="00472506">
        <w:t>:</w:t>
      </w:r>
      <w:r w:rsidRPr="00472506">
        <w:tab/>
        <w:t>7</w:t>
      </w:r>
      <w:r w:rsidRPr="00472506">
        <w:tab/>
        <w:t>Opposing:</w:t>
      </w:r>
      <w:r w:rsidRPr="00472506">
        <w:tab/>
        <w:t>0</w:t>
      </w:r>
    </w:p>
    <w:p w:rsidR="00472506" w:rsidRPr="00472506" w:rsidRDefault="00472506" w:rsidP="00F17C8D"/>
    <w:p w:rsidR="00472506" w:rsidRPr="00472506" w:rsidRDefault="00472506" w:rsidP="00F17C8D">
      <w:r w:rsidRPr="00472506">
        <w:rPr>
          <w:b/>
        </w:rPr>
        <w:t>Decision:</w:t>
      </w:r>
      <w:r w:rsidRPr="00472506">
        <w:tab/>
        <w:t>Motion carried.</w:t>
      </w:r>
    </w:p>
    <w:p w:rsidR="00F17C8D" w:rsidRDefault="00F17C8D" w:rsidP="00F17C8D">
      <w:pPr>
        <w:rPr>
          <w:b/>
          <w:sz w:val="28"/>
          <w:szCs w:val="28"/>
        </w:rPr>
      </w:pPr>
    </w:p>
    <w:p w:rsidR="00F17C8D" w:rsidRDefault="00F17C8D" w:rsidP="00F17C8D">
      <w:pPr>
        <w:rPr>
          <w:b/>
          <w:sz w:val="28"/>
          <w:szCs w:val="28"/>
        </w:rPr>
      </w:pPr>
      <w:r>
        <w:rPr>
          <w:b/>
          <w:sz w:val="28"/>
          <w:szCs w:val="28"/>
        </w:rPr>
        <w:t>Household Hazardous Waste Collection</w:t>
      </w:r>
    </w:p>
    <w:p w:rsidR="00F17C8D" w:rsidRDefault="00F17C8D" w:rsidP="00F17C8D">
      <w:pPr>
        <w:rPr>
          <w:b/>
          <w:sz w:val="28"/>
          <w:szCs w:val="28"/>
        </w:rPr>
      </w:pPr>
    </w:p>
    <w:p w:rsidR="00F17C8D" w:rsidRDefault="00F17C8D" w:rsidP="00F17C8D">
      <w:r>
        <w:t xml:space="preserve">The Committee reviewed the results of the Fall Household Hazardous Waste Collection that was held on October 25, 2014. </w:t>
      </w:r>
    </w:p>
    <w:p w:rsidR="00F17C8D" w:rsidRDefault="00F17C8D" w:rsidP="00F17C8D"/>
    <w:p w:rsidR="00F17C8D" w:rsidRDefault="00F17C8D" w:rsidP="00F17C8D">
      <w:r>
        <w:t xml:space="preserve">This event was very successful with the collection of over ten skids of approximately 1000 paint cans, seven drums of 1,435 </w:t>
      </w:r>
      <w:proofErr w:type="spellStart"/>
      <w:r>
        <w:t>Litres</w:t>
      </w:r>
      <w:proofErr w:type="spellEnd"/>
      <w:r>
        <w:t xml:space="preserve"> of oil, approximately 45 propane tanks, a large amount of batteries, aerosol cans, pesticides and many other items that are not accepted in regular household garbage.</w:t>
      </w:r>
    </w:p>
    <w:p w:rsidR="00F17C8D" w:rsidRDefault="00F17C8D" w:rsidP="00F17C8D"/>
    <w:p w:rsidR="00F17C8D" w:rsidRDefault="00F17C8D" w:rsidP="00F17C8D">
      <w:r>
        <w:t>Council would like to thank the residents of the Town of Gander for participating in this worthwhile event and for their efforts to keep this waste out of our Town by proper disposal in an environmentally safe manner.</w:t>
      </w:r>
    </w:p>
    <w:p w:rsidR="00F17C8D" w:rsidRDefault="00F17C8D" w:rsidP="00F17C8D"/>
    <w:p w:rsidR="00F17C8D" w:rsidRDefault="00F17C8D" w:rsidP="00F17C8D">
      <w:r>
        <w:t>The Committee will be recommending to Council during the 2015 Budget discussions that allocations be made again next year for two more Household Hazardous Waste Collection events.</w:t>
      </w:r>
    </w:p>
    <w:p w:rsidR="00F17C8D" w:rsidRDefault="00F17C8D" w:rsidP="00F17C8D">
      <w:pPr>
        <w:rPr>
          <w:b/>
          <w:sz w:val="28"/>
          <w:szCs w:val="28"/>
        </w:rPr>
      </w:pPr>
    </w:p>
    <w:p w:rsidR="00F17C8D" w:rsidRDefault="00F17C8D" w:rsidP="00F17C8D">
      <w:pPr>
        <w:rPr>
          <w:b/>
          <w:sz w:val="28"/>
          <w:szCs w:val="28"/>
        </w:rPr>
      </w:pPr>
      <w:r>
        <w:rPr>
          <w:b/>
          <w:sz w:val="28"/>
          <w:szCs w:val="28"/>
        </w:rPr>
        <w:t>Subdivide Lots 437-439, Payette/</w:t>
      </w:r>
      <w:proofErr w:type="spellStart"/>
      <w:r>
        <w:rPr>
          <w:b/>
          <w:sz w:val="28"/>
          <w:szCs w:val="28"/>
        </w:rPr>
        <w:t>Penwell</w:t>
      </w:r>
      <w:proofErr w:type="spellEnd"/>
      <w:r>
        <w:rPr>
          <w:b/>
          <w:sz w:val="28"/>
          <w:szCs w:val="28"/>
        </w:rPr>
        <w:t xml:space="preserve"> </w:t>
      </w:r>
    </w:p>
    <w:p w:rsidR="00F17C8D" w:rsidRDefault="00F17C8D" w:rsidP="00F17C8D">
      <w:pPr>
        <w:rPr>
          <w:b/>
          <w:sz w:val="28"/>
          <w:szCs w:val="28"/>
        </w:rPr>
      </w:pPr>
    </w:p>
    <w:p w:rsidR="00F17C8D" w:rsidRDefault="00F17C8D" w:rsidP="00F17C8D">
      <w:r>
        <w:t>The Committee reviewed a Development Application from McCurdy Enterprises Limited to subdivide lots 437-439 creating four smaller building lots to better suit the market demand.</w:t>
      </w:r>
    </w:p>
    <w:p w:rsidR="00F17C8D" w:rsidRDefault="00F17C8D" w:rsidP="00F17C8D"/>
    <w:p w:rsidR="00F17C8D" w:rsidRDefault="00F17C8D" w:rsidP="00F17C8D">
      <w:r>
        <w:t xml:space="preserve">The Director advised that no objections were received; the subdivision requested met all the Development Regulations within the Town of Gander and at the discretion of Council.  </w:t>
      </w:r>
    </w:p>
    <w:p w:rsidR="00472506" w:rsidRDefault="00472506" w:rsidP="00F17C8D"/>
    <w:p w:rsidR="00472506" w:rsidRPr="00472506" w:rsidRDefault="00472506" w:rsidP="00F17C8D">
      <w:pPr>
        <w:rPr>
          <w:b/>
          <w:sz w:val="26"/>
          <w:szCs w:val="26"/>
        </w:rPr>
      </w:pPr>
      <w:r w:rsidRPr="00472506">
        <w:rPr>
          <w:b/>
          <w:sz w:val="26"/>
          <w:szCs w:val="26"/>
        </w:rPr>
        <w:t>Motion #14-234</w:t>
      </w:r>
    </w:p>
    <w:p w:rsidR="00472506" w:rsidRPr="00472506" w:rsidRDefault="00472506" w:rsidP="00F17C8D">
      <w:pPr>
        <w:rPr>
          <w:b/>
          <w:sz w:val="26"/>
          <w:szCs w:val="26"/>
        </w:rPr>
      </w:pPr>
      <w:r w:rsidRPr="00472506">
        <w:rPr>
          <w:b/>
          <w:sz w:val="26"/>
          <w:szCs w:val="26"/>
        </w:rPr>
        <w:t>Subdivide Lots 437-439, Payette/</w:t>
      </w:r>
      <w:proofErr w:type="spellStart"/>
      <w:r w:rsidRPr="00472506">
        <w:rPr>
          <w:b/>
          <w:sz w:val="26"/>
          <w:szCs w:val="26"/>
        </w:rPr>
        <w:t>Penwell</w:t>
      </w:r>
      <w:proofErr w:type="spellEnd"/>
    </w:p>
    <w:p w:rsidR="00F17C8D" w:rsidRDefault="00F17C8D" w:rsidP="00F17C8D"/>
    <w:p w:rsidR="00F17C8D" w:rsidRDefault="00472506" w:rsidP="00F17C8D">
      <w:r>
        <w:t xml:space="preserve">Moved by </w:t>
      </w:r>
      <w:proofErr w:type="spellStart"/>
      <w:r>
        <w:t>Councillor</w:t>
      </w:r>
      <w:proofErr w:type="spellEnd"/>
      <w:r>
        <w:t xml:space="preserve"> Parrott and seconded by </w:t>
      </w:r>
      <w:proofErr w:type="spellStart"/>
      <w:r>
        <w:t>Councillor</w:t>
      </w:r>
      <w:proofErr w:type="spellEnd"/>
      <w:r>
        <w:t xml:space="preserve"> Anstey </w:t>
      </w:r>
      <w:r w:rsidR="00F17C8D">
        <w:t>the subdivision of lots 437-439 Payette/</w:t>
      </w:r>
      <w:proofErr w:type="spellStart"/>
      <w:r w:rsidR="00F17C8D">
        <w:t>Penwell</w:t>
      </w:r>
      <w:proofErr w:type="spellEnd"/>
      <w:r w:rsidR="00F17C8D">
        <w:t xml:space="preserve"> </w:t>
      </w:r>
      <w:proofErr w:type="gramStart"/>
      <w:r w:rsidR="00F17C8D">
        <w:t>be</w:t>
      </w:r>
      <w:proofErr w:type="gramEnd"/>
      <w:r w:rsidR="00F17C8D">
        <w:t xml:space="preserve"> approved as attached. </w:t>
      </w:r>
    </w:p>
    <w:p w:rsidR="00472506" w:rsidRDefault="00472506" w:rsidP="00F17C8D"/>
    <w:p w:rsidR="00472506" w:rsidRDefault="00472506" w:rsidP="00F17C8D">
      <w:r>
        <w:lastRenderedPageBreak/>
        <w:tab/>
      </w:r>
      <w:r>
        <w:tab/>
        <w:t xml:space="preserve">In </w:t>
      </w:r>
      <w:proofErr w:type="spellStart"/>
      <w:r>
        <w:t>Favour</w:t>
      </w:r>
      <w:proofErr w:type="spellEnd"/>
      <w:r>
        <w:t>:</w:t>
      </w:r>
      <w:r>
        <w:tab/>
        <w:t>7</w:t>
      </w:r>
      <w:r>
        <w:tab/>
        <w:t>Opposing:</w:t>
      </w:r>
      <w:r>
        <w:tab/>
        <w:t>0</w:t>
      </w:r>
    </w:p>
    <w:p w:rsidR="00472506" w:rsidRDefault="00472506" w:rsidP="00F17C8D"/>
    <w:p w:rsidR="00472506" w:rsidRDefault="00472506" w:rsidP="00F17C8D">
      <w:r w:rsidRPr="00CA7386">
        <w:rPr>
          <w:b/>
        </w:rPr>
        <w:t>Decision:</w:t>
      </w:r>
      <w:r>
        <w:tab/>
        <w:t>Motion carried.</w:t>
      </w:r>
    </w:p>
    <w:p w:rsidR="00F17C8D" w:rsidRDefault="00F17C8D" w:rsidP="00F17C8D">
      <w:pPr>
        <w:rPr>
          <w:b/>
          <w:sz w:val="28"/>
          <w:szCs w:val="28"/>
        </w:rPr>
      </w:pPr>
    </w:p>
    <w:p w:rsidR="00F17C8D" w:rsidRDefault="00F17C8D" w:rsidP="00F17C8D">
      <w:pPr>
        <w:rPr>
          <w:b/>
          <w:sz w:val="28"/>
          <w:szCs w:val="28"/>
        </w:rPr>
      </w:pPr>
      <w:r>
        <w:rPr>
          <w:b/>
          <w:sz w:val="28"/>
          <w:szCs w:val="28"/>
        </w:rPr>
        <w:t>Recycle My Cell Program</w:t>
      </w:r>
    </w:p>
    <w:p w:rsidR="00F17C8D" w:rsidRDefault="00F17C8D" w:rsidP="00F17C8D">
      <w:pPr>
        <w:rPr>
          <w:b/>
          <w:sz w:val="28"/>
          <w:szCs w:val="28"/>
        </w:rPr>
      </w:pPr>
    </w:p>
    <w:p w:rsidR="00F17C8D" w:rsidRDefault="00F17C8D" w:rsidP="00F17C8D">
      <w:r w:rsidRPr="00FC4DCC">
        <w:t>The C</w:t>
      </w:r>
      <w:r>
        <w:t>ommittee reviewed a circular from Canadian Wireless Telecommunications Association. They would like to relay to residents of the Town of Gander that this association currently has 70 locations within Newfoundland and Labrador.</w:t>
      </w:r>
    </w:p>
    <w:p w:rsidR="00F17C8D" w:rsidRDefault="00F17C8D" w:rsidP="00F17C8D"/>
    <w:p w:rsidR="00F17C8D" w:rsidRDefault="00F17C8D" w:rsidP="00F17C8D">
      <w:r>
        <w:t xml:space="preserve">Each location will accept used or un-used wireless devices regardless of the make, model, or condition and residents are able to determine whether a drop location is accessible to them by simply entering their postal code at </w:t>
      </w:r>
      <w:hyperlink r:id="rId10" w:history="1">
        <w:r w:rsidRPr="00534E69">
          <w:rPr>
            <w:rStyle w:val="Hyperlink"/>
          </w:rPr>
          <w:t>www.recyclemycell.ca</w:t>
        </w:r>
      </w:hyperlink>
      <w:r>
        <w:t xml:space="preserve"> </w:t>
      </w:r>
      <w:proofErr w:type="gramStart"/>
      <w:r>
        <w:t>This</w:t>
      </w:r>
      <w:proofErr w:type="gramEnd"/>
      <w:r>
        <w:t xml:space="preserve"> website provides the most up to date information as new drop off locations are added. In the event that residents are not able to get to a drop off location, they can print pre-paid mailing labels and mail their devices through Canada Post. </w:t>
      </w:r>
    </w:p>
    <w:p w:rsidR="00F17C8D" w:rsidRDefault="00F17C8D" w:rsidP="00F17C8D"/>
    <w:p w:rsidR="00F17C8D" w:rsidRDefault="00F17C8D" w:rsidP="00F17C8D">
      <w:r>
        <w:t>The website also includes steps on how to delete personal information from wireless devices, answers to frequently asked questions, and highlights the various programs operated by their partners.</w:t>
      </w:r>
    </w:p>
    <w:p w:rsidR="00F17C8D" w:rsidRDefault="00F17C8D" w:rsidP="00F17C8D">
      <w:r>
        <w:t xml:space="preserve">A toll free number 1-888-797-1740 exists to field questions from consumers and government. </w:t>
      </w:r>
    </w:p>
    <w:p w:rsidR="00F17C8D" w:rsidRDefault="00F17C8D" w:rsidP="00F17C8D"/>
    <w:p w:rsidR="00F17C8D" w:rsidRDefault="00F17C8D" w:rsidP="00F17C8D">
      <w:r>
        <w:t xml:space="preserve">Council would like to encourage all residents within the Town of Gander to dispose of their wireless devices in a responsible manner and supports this program.  In addition, if any organization would like to host a third party drop location, they are encouraged to register online at </w:t>
      </w:r>
      <w:hyperlink r:id="rId11" w:history="1">
        <w:r w:rsidRPr="00534E69">
          <w:rPr>
            <w:rStyle w:val="Hyperlink"/>
          </w:rPr>
          <w:t>www.recyclemycell.ca</w:t>
        </w:r>
      </w:hyperlink>
      <w:r>
        <w:t xml:space="preserve"> </w:t>
      </w:r>
    </w:p>
    <w:p w:rsidR="00F17C8D" w:rsidRPr="00FC4DCC" w:rsidRDefault="00F17C8D" w:rsidP="00F17C8D"/>
    <w:p w:rsidR="00F17C8D" w:rsidRDefault="00F17C8D" w:rsidP="00F17C8D">
      <w:pPr>
        <w:rPr>
          <w:b/>
          <w:sz w:val="28"/>
          <w:szCs w:val="28"/>
        </w:rPr>
      </w:pPr>
      <w:r>
        <w:rPr>
          <w:b/>
          <w:sz w:val="28"/>
          <w:szCs w:val="28"/>
        </w:rPr>
        <w:t>Variance Report</w:t>
      </w:r>
    </w:p>
    <w:p w:rsidR="00F17C8D" w:rsidRDefault="00F17C8D" w:rsidP="00F17C8D"/>
    <w:p w:rsidR="00F17C8D" w:rsidRDefault="00F17C8D" w:rsidP="00F17C8D">
      <w:r>
        <w:t>The Committee reviewed the Municipal Works Departmental Variance Report to September 2014. The total Municipal Works budget at this time was $312,316.00 over budget.</w:t>
      </w:r>
    </w:p>
    <w:p w:rsidR="00F17C8D" w:rsidRDefault="00F17C8D" w:rsidP="00F17C8D"/>
    <w:p w:rsidR="00F17C8D" w:rsidRDefault="00F17C8D" w:rsidP="00F17C8D">
      <w:r>
        <w:t>The Committee reviewed the major variances noting that a large portion of the overage was due to unbudgeted contaminated fuel site clearing, as well as, an unusually harsh winter which created overages in salt usage, fuel consumption, and overtime due to increased snow clearing and ice control efforts.</w:t>
      </w:r>
    </w:p>
    <w:p w:rsidR="00F17C8D" w:rsidRDefault="00F17C8D" w:rsidP="00F17C8D"/>
    <w:p w:rsidR="00F17C8D" w:rsidRDefault="00F17C8D" w:rsidP="00F17C8D">
      <w:r>
        <w:t xml:space="preserve">Overall, the Committee was pleased with the budget to date and forwards this to the Finance Committee for its consideration. </w:t>
      </w:r>
    </w:p>
    <w:p w:rsidR="00F17C8D" w:rsidRDefault="00F17C8D" w:rsidP="00F17C8D">
      <w:pPr>
        <w:rPr>
          <w:b/>
          <w:sz w:val="28"/>
          <w:szCs w:val="28"/>
        </w:rPr>
      </w:pPr>
    </w:p>
    <w:p w:rsidR="00CA7386" w:rsidRDefault="00CA7386" w:rsidP="00F17C8D">
      <w:pPr>
        <w:rPr>
          <w:b/>
          <w:sz w:val="28"/>
          <w:szCs w:val="28"/>
        </w:rPr>
      </w:pPr>
    </w:p>
    <w:p w:rsidR="00CA7386" w:rsidRDefault="00CA7386" w:rsidP="00F17C8D">
      <w:pPr>
        <w:rPr>
          <w:b/>
          <w:sz w:val="28"/>
          <w:szCs w:val="28"/>
        </w:rPr>
      </w:pPr>
    </w:p>
    <w:p w:rsidR="00F17C8D" w:rsidRDefault="00F17C8D" w:rsidP="00F17C8D">
      <w:pPr>
        <w:rPr>
          <w:b/>
          <w:sz w:val="28"/>
          <w:szCs w:val="28"/>
        </w:rPr>
      </w:pPr>
      <w:r>
        <w:rPr>
          <w:b/>
          <w:sz w:val="28"/>
          <w:szCs w:val="28"/>
        </w:rPr>
        <w:lastRenderedPageBreak/>
        <w:t>2014 Winter Drinking Water Quality Report</w:t>
      </w:r>
    </w:p>
    <w:p w:rsidR="00F17C8D" w:rsidRDefault="00F17C8D" w:rsidP="00F17C8D">
      <w:pPr>
        <w:rPr>
          <w:b/>
          <w:sz w:val="28"/>
          <w:szCs w:val="28"/>
        </w:rPr>
      </w:pPr>
    </w:p>
    <w:p w:rsidR="00F17C8D" w:rsidRDefault="00F17C8D" w:rsidP="00F17C8D">
      <w:r>
        <w:t xml:space="preserve">The Committee reviewed the report which indicated that the Town of Gander’s drinking water again scored very high, however, was not ranked due to once again the presence of </w:t>
      </w:r>
      <w:proofErr w:type="spellStart"/>
      <w:r>
        <w:t>Haloacetic</w:t>
      </w:r>
      <w:proofErr w:type="spellEnd"/>
      <w:r>
        <w:t xml:space="preserve"> acids which were slightly higher than the recommended amount under the Canadian Drinking Water Guidelines.</w:t>
      </w:r>
    </w:p>
    <w:p w:rsidR="00F17C8D" w:rsidRDefault="00F17C8D" w:rsidP="00F17C8D"/>
    <w:p w:rsidR="00F17C8D" w:rsidRPr="00F547AC" w:rsidRDefault="00F17C8D" w:rsidP="00F17C8D">
      <w:r>
        <w:t xml:space="preserve">The Committee discussed the recent efforts to address this concern and is moving towards a pilot project this coming spring to exchange Chlorine with Chloramines as a secondary treatment process at the Gander Water Treatment Plant. Hopefully this will help minimize the amount of </w:t>
      </w:r>
      <w:proofErr w:type="spellStart"/>
      <w:r>
        <w:t>Haloacetic</w:t>
      </w:r>
      <w:proofErr w:type="spellEnd"/>
      <w:r>
        <w:t xml:space="preserve"> Acids present in our potable water.  </w:t>
      </w:r>
    </w:p>
    <w:p w:rsidR="00F17C8D" w:rsidRDefault="00F17C8D" w:rsidP="00F17C8D">
      <w:pPr>
        <w:rPr>
          <w:b/>
          <w:sz w:val="28"/>
          <w:szCs w:val="28"/>
        </w:rPr>
      </w:pPr>
    </w:p>
    <w:p w:rsidR="00F17C8D" w:rsidRDefault="00F17C8D" w:rsidP="00F17C8D">
      <w:pPr>
        <w:rPr>
          <w:b/>
          <w:sz w:val="28"/>
          <w:szCs w:val="28"/>
        </w:rPr>
      </w:pPr>
      <w:r>
        <w:rPr>
          <w:b/>
          <w:sz w:val="28"/>
          <w:szCs w:val="28"/>
        </w:rPr>
        <w:t>Trail way on Kent Place</w:t>
      </w:r>
    </w:p>
    <w:p w:rsidR="00F17C8D" w:rsidRDefault="00F17C8D" w:rsidP="00F17C8D"/>
    <w:p w:rsidR="00F17C8D" w:rsidRDefault="00F17C8D" w:rsidP="00F17C8D">
      <w:r w:rsidRPr="008F3484">
        <w:t xml:space="preserve">The Committee reviewed an item that had been forwarded from the Public Safety Committee in relation to </w:t>
      </w:r>
      <w:r>
        <w:t>a trail way</w:t>
      </w:r>
      <w:r w:rsidRPr="008F3484">
        <w:t xml:space="preserve"> </w:t>
      </w:r>
      <w:r>
        <w:t xml:space="preserve">on </w:t>
      </w:r>
      <w:r w:rsidRPr="008F3484">
        <w:t>Kent Place</w:t>
      </w:r>
      <w:r>
        <w:t>. The Public Safety Committee had met with the homeowners of 22 Kent Place expressing their</w:t>
      </w:r>
      <w:r w:rsidRPr="008F3484">
        <w:t xml:space="preserve"> concerns with the trail way</w:t>
      </w:r>
      <w:r>
        <w:t xml:space="preserve"> adjacent to their</w:t>
      </w:r>
      <w:r w:rsidRPr="008F3484">
        <w:t xml:space="preserve"> property. </w:t>
      </w:r>
    </w:p>
    <w:p w:rsidR="00F17C8D" w:rsidRDefault="00F17C8D" w:rsidP="00F17C8D"/>
    <w:p w:rsidR="00F17C8D" w:rsidRPr="008F3484" w:rsidRDefault="00F17C8D" w:rsidP="00F17C8D">
      <w:r w:rsidRPr="008F3484">
        <w:t xml:space="preserve">Public Safety is recommending that Municipal Works staff be </w:t>
      </w:r>
      <w:r>
        <w:t xml:space="preserve">directed </w:t>
      </w:r>
      <w:r w:rsidRPr="008F3484">
        <w:t>to temporar</w:t>
      </w:r>
      <w:r>
        <w:t>il</w:t>
      </w:r>
      <w:r w:rsidRPr="008F3484">
        <w:t>y close off this trail way</w:t>
      </w:r>
      <w:r>
        <w:t xml:space="preserve"> and work</w:t>
      </w:r>
      <w:r w:rsidRPr="008F3484">
        <w:t xml:space="preserve"> in conjunction with the Public Safety</w:t>
      </w:r>
      <w:r>
        <w:t xml:space="preserve"> Committee</w:t>
      </w:r>
      <w:r w:rsidRPr="008F3484">
        <w:t xml:space="preserve"> </w:t>
      </w:r>
      <w:r>
        <w:t>to have proper signs erected</w:t>
      </w:r>
      <w:r w:rsidRPr="008F3484">
        <w:t xml:space="preserve"> notify</w:t>
      </w:r>
      <w:r>
        <w:t>ing</w:t>
      </w:r>
      <w:r w:rsidRPr="008F3484">
        <w:t xml:space="preserve"> </w:t>
      </w:r>
      <w:r>
        <w:t xml:space="preserve">residents of </w:t>
      </w:r>
      <w:r w:rsidRPr="008F3484">
        <w:t>the temporary closure.</w:t>
      </w:r>
    </w:p>
    <w:p w:rsidR="005E550D" w:rsidRDefault="005E550D" w:rsidP="002B43D8"/>
    <w:p w:rsidR="00132ED3" w:rsidRDefault="00B76FF4" w:rsidP="005E4537">
      <w:pPr>
        <w:pStyle w:val="Heading3"/>
      </w:pPr>
      <w:r>
        <w:t>F</w:t>
      </w:r>
      <w:r w:rsidR="002F3AB1">
        <w:t>.</w:t>
      </w:r>
      <w:r w:rsidR="00132ED3">
        <w:tab/>
      </w:r>
      <w:bookmarkStart w:id="0" w:name="OLE_LINK4"/>
      <w:bookmarkStart w:id="1" w:name="OLE_LINK5"/>
      <w:r w:rsidR="00132ED3">
        <w:t>Finance &amp; Administration Committee:</w:t>
      </w:r>
    </w:p>
    <w:p w:rsidR="00132ED3" w:rsidRDefault="005E4537" w:rsidP="00132ED3">
      <w:r>
        <w:tab/>
      </w:r>
    </w:p>
    <w:p w:rsidR="00822352" w:rsidRPr="007C7DCF" w:rsidRDefault="00822352" w:rsidP="00822352">
      <w:r w:rsidRPr="007C7DCF">
        <w:t xml:space="preserve">The Finance and Administration Committee report was presented by </w:t>
      </w:r>
      <w:r w:rsidR="009D238E">
        <w:t>Deputy Mayor Abbott</w:t>
      </w:r>
      <w:r w:rsidR="008E406C">
        <w:t>.</w:t>
      </w:r>
    </w:p>
    <w:p w:rsidR="00822352" w:rsidRPr="00B3454A" w:rsidRDefault="00822352" w:rsidP="00822352">
      <w:pPr>
        <w:rPr>
          <w:i/>
        </w:rPr>
      </w:pPr>
      <w:r w:rsidRPr="00B3454A">
        <w:rPr>
          <w:i/>
        </w:rPr>
        <w:tab/>
      </w:r>
    </w:p>
    <w:p w:rsidR="00822352" w:rsidRDefault="00822352" w:rsidP="00822352">
      <w:r>
        <w:t xml:space="preserve">The Finance &amp; Administration Committee was held on </w:t>
      </w:r>
      <w:r w:rsidR="00806B5C">
        <w:t>November 24</w:t>
      </w:r>
      <w:r w:rsidR="00E60BD6">
        <w:t>,</w:t>
      </w:r>
      <w:r w:rsidR="007D76FA">
        <w:t xml:space="preserve"> 201</w:t>
      </w:r>
      <w:r w:rsidR="00C51D99">
        <w:t>4</w:t>
      </w:r>
      <w:r>
        <w:t xml:space="preserve">.  The meeting was chaired </w:t>
      </w:r>
      <w:r w:rsidR="00D15C32">
        <w:t>by</w:t>
      </w:r>
      <w:r w:rsidR="00FB6C51">
        <w:t xml:space="preserve"> C. Abbott, Deputy Mayor</w:t>
      </w:r>
      <w:r w:rsidR="00AA3591">
        <w:t>.  Other members prese</w:t>
      </w:r>
      <w:r>
        <w:t>nt included</w:t>
      </w:r>
      <w:r w:rsidR="00E60BD6">
        <w:t>:</w:t>
      </w:r>
      <w:r w:rsidR="006574CD">
        <w:t xml:space="preserve"> </w:t>
      </w:r>
      <w:r w:rsidR="00FB6C51">
        <w:t xml:space="preserve">G. Parrott, </w:t>
      </w:r>
      <w:proofErr w:type="spellStart"/>
      <w:r w:rsidR="00FB6C51">
        <w:t>Councillor</w:t>
      </w:r>
      <w:proofErr w:type="spellEnd"/>
      <w:r w:rsidR="00FB6C51">
        <w:t xml:space="preserve">; </w:t>
      </w:r>
      <w:r w:rsidR="0058137F">
        <w:t>W. Lorenzen,</w:t>
      </w:r>
      <w:r w:rsidR="00055D2C">
        <w:t xml:space="preserve"> </w:t>
      </w:r>
      <w:proofErr w:type="spellStart"/>
      <w:r w:rsidR="00055D2C">
        <w:t>Councillor</w:t>
      </w:r>
      <w:proofErr w:type="spellEnd"/>
      <w:r w:rsidR="00055D2C">
        <w:t xml:space="preserve">; </w:t>
      </w:r>
      <w:r w:rsidR="005E4034">
        <w:t>G. Brown</w:t>
      </w:r>
      <w:r w:rsidR="00FD448F">
        <w:t>,</w:t>
      </w:r>
      <w:r w:rsidR="00536050">
        <w:t xml:space="preserve"> </w:t>
      </w:r>
      <w:r w:rsidR="00F96F0F">
        <w:t>Director of Finance</w:t>
      </w:r>
      <w:r w:rsidR="00FB6C51">
        <w:t>.</w:t>
      </w:r>
    </w:p>
    <w:p w:rsidR="00C51D99" w:rsidRDefault="00C51D99" w:rsidP="00E55F39"/>
    <w:p w:rsidR="00331F49" w:rsidRDefault="00822352" w:rsidP="00E55F39">
      <w:bookmarkStart w:id="2" w:name="OLE_LINK1"/>
      <w:r>
        <w:t>The following items were discussed:</w:t>
      </w:r>
    </w:p>
    <w:p w:rsidR="00FB6C51" w:rsidRDefault="00FB6C51" w:rsidP="00E55F39"/>
    <w:p w:rsidR="00FD75D0" w:rsidRPr="00DB0746" w:rsidRDefault="00FD75D0" w:rsidP="00FD75D0">
      <w:pPr>
        <w:rPr>
          <w:b/>
          <w:sz w:val="28"/>
          <w:szCs w:val="28"/>
        </w:rPr>
      </w:pPr>
      <w:r w:rsidRPr="00DB0746">
        <w:rPr>
          <w:b/>
          <w:sz w:val="28"/>
          <w:szCs w:val="28"/>
        </w:rPr>
        <w:t>Municipal Fiscal Framework</w:t>
      </w:r>
    </w:p>
    <w:p w:rsidR="00FD75D0" w:rsidRDefault="00FD75D0" w:rsidP="00FD75D0"/>
    <w:p w:rsidR="00FD75D0" w:rsidRDefault="00FD75D0" w:rsidP="00FD75D0">
      <w:r>
        <w:t xml:space="preserve">The Committee reviewed a statement by the </w:t>
      </w:r>
      <w:proofErr w:type="spellStart"/>
      <w:r>
        <w:t>Honourable</w:t>
      </w:r>
      <w:proofErr w:type="spellEnd"/>
      <w:r>
        <w:t xml:space="preserve"> Keith Hutchings, Minister of Municipal and Intergovernmental Affairs regarding the update on the Municipal Fiscal Framework.  His statement indicates that consultations with various interest groups are completed, as well as a jurisdictional review of what other provinces and territories do with regard to the fiscal relationship with municipalities and governance structure.  He indicated they are looking at a series of potential changes that will commence in 2015.</w:t>
      </w:r>
    </w:p>
    <w:p w:rsidR="00FD75D0" w:rsidRDefault="00FD75D0" w:rsidP="00FD75D0"/>
    <w:p w:rsidR="00FD75D0" w:rsidRPr="00DB0746" w:rsidRDefault="00FD75D0" w:rsidP="00FD75D0">
      <w:pPr>
        <w:rPr>
          <w:b/>
          <w:sz w:val="28"/>
          <w:szCs w:val="28"/>
        </w:rPr>
      </w:pPr>
      <w:r w:rsidRPr="00DB0746">
        <w:rPr>
          <w:b/>
          <w:sz w:val="28"/>
          <w:szCs w:val="28"/>
        </w:rPr>
        <w:lastRenderedPageBreak/>
        <w:t>MNL Memorandum – Fiscal Framework</w:t>
      </w:r>
    </w:p>
    <w:p w:rsidR="00FD75D0" w:rsidRDefault="00FD75D0" w:rsidP="00FD75D0"/>
    <w:p w:rsidR="00FD75D0" w:rsidRDefault="00FD75D0" w:rsidP="00FD75D0">
      <w:r>
        <w:t>Municipalities Newfoundland and Labrador is encouraging all of its member municipalities to lobby the provincial government to implement the changes recommended by MNL in their analysis of the fiscal framework entitled “What’s our Plan”.  This outlines various potential revenue sources, as well as changes to municipal governments to enable them to become more self sustaining.</w:t>
      </w:r>
    </w:p>
    <w:p w:rsidR="006F320E" w:rsidRDefault="006F320E" w:rsidP="00FD75D0"/>
    <w:p w:rsidR="006F320E" w:rsidRPr="001979DB" w:rsidRDefault="001979DB" w:rsidP="00FD75D0">
      <w:pPr>
        <w:rPr>
          <w:b/>
          <w:sz w:val="26"/>
          <w:szCs w:val="26"/>
        </w:rPr>
      </w:pPr>
      <w:r w:rsidRPr="001979DB">
        <w:rPr>
          <w:b/>
          <w:sz w:val="26"/>
          <w:szCs w:val="26"/>
        </w:rPr>
        <w:t>Motion #14-235</w:t>
      </w:r>
    </w:p>
    <w:p w:rsidR="001979DB" w:rsidRPr="001979DB" w:rsidRDefault="001979DB" w:rsidP="00FD75D0">
      <w:pPr>
        <w:rPr>
          <w:b/>
          <w:sz w:val="26"/>
          <w:szCs w:val="26"/>
        </w:rPr>
      </w:pPr>
      <w:r w:rsidRPr="001979DB">
        <w:rPr>
          <w:b/>
          <w:sz w:val="26"/>
          <w:szCs w:val="26"/>
        </w:rPr>
        <w:t>MNL Memorandum – Fiscal Framework</w:t>
      </w:r>
    </w:p>
    <w:p w:rsidR="00FD75D0" w:rsidRDefault="00FD75D0" w:rsidP="00FD75D0"/>
    <w:p w:rsidR="00FD75D0" w:rsidRDefault="001979DB" w:rsidP="00FD75D0">
      <w:r>
        <w:t xml:space="preserve">Moved by Deputy Mayor Abbott and seconded by </w:t>
      </w:r>
      <w:proofErr w:type="spellStart"/>
      <w:r>
        <w:t>Councillor</w:t>
      </w:r>
      <w:proofErr w:type="spellEnd"/>
      <w:r>
        <w:t xml:space="preserve"> </w:t>
      </w:r>
      <w:proofErr w:type="spellStart"/>
      <w:r>
        <w:t>McBreairty</w:t>
      </w:r>
      <w:proofErr w:type="spellEnd"/>
      <w:r w:rsidR="00FD75D0">
        <w:t xml:space="preserve"> that the Town write the Province emphasizing the importance of the proposed changes in the fiscal framework with the provincial government.  </w:t>
      </w:r>
    </w:p>
    <w:p w:rsidR="001979DB" w:rsidRDefault="001979DB" w:rsidP="00FD75D0"/>
    <w:p w:rsidR="001979DB" w:rsidRDefault="001979DB" w:rsidP="00FD75D0">
      <w:r>
        <w:tab/>
      </w:r>
      <w:r>
        <w:tab/>
        <w:t xml:space="preserve">In </w:t>
      </w:r>
      <w:proofErr w:type="spellStart"/>
      <w:r>
        <w:t>Favour</w:t>
      </w:r>
      <w:proofErr w:type="spellEnd"/>
      <w:r>
        <w:t>:</w:t>
      </w:r>
      <w:r>
        <w:tab/>
        <w:t>7</w:t>
      </w:r>
      <w:r>
        <w:tab/>
        <w:t>Opposing:</w:t>
      </w:r>
      <w:r>
        <w:tab/>
        <w:t>0</w:t>
      </w:r>
    </w:p>
    <w:p w:rsidR="001979DB" w:rsidRDefault="001979DB" w:rsidP="00FD75D0"/>
    <w:p w:rsidR="001979DB" w:rsidRDefault="001979DB" w:rsidP="00FD75D0">
      <w:r w:rsidRPr="001979DB">
        <w:rPr>
          <w:b/>
        </w:rPr>
        <w:t>Decision:</w:t>
      </w:r>
      <w:r>
        <w:tab/>
        <w:t>Motion carried.</w:t>
      </w:r>
    </w:p>
    <w:p w:rsidR="00FD75D0" w:rsidRDefault="00FD75D0" w:rsidP="00FD75D0"/>
    <w:p w:rsidR="00FD75D0" w:rsidRPr="00EC045C" w:rsidRDefault="00FD75D0" w:rsidP="00FD75D0">
      <w:pPr>
        <w:rPr>
          <w:b/>
          <w:sz w:val="28"/>
          <w:szCs w:val="28"/>
        </w:rPr>
      </w:pPr>
      <w:r w:rsidRPr="00EC045C">
        <w:rPr>
          <w:b/>
          <w:sz w:val="28"/>
          <w:szCs w:val="28"/>
        </w:rPr>
        <w:t>Dedicated Fund for Wastewater Treatment</w:t>
      </w:r>
    </w:p>
    <w:p w:rsidR="00FD75D0" w:rsidRDefault="00FD75D0" w:rsidP="00FD75D0"/>
    <w:p w:rsidR="00FD75D0" w:rsidRDefault="00FD75D0" w:rsidP="00FD75D0">
      <w:r>
        <w:t xml:space="preserve">The Committee reviewed correspondence from the Federation of Canadian Municipalities regarding funding for wastewater treatment upgrades.  The Federal Government has changed legislation with regard to emissions from wastewater </w:t>
      </w:r>
      <w:proofErr w:type="gramStart"/>
      <w:r>
        <w:t>plants which has</w:t>
      </w:r>
      <w:proofErr w:type="gramEnd"/>
      <w:r>
        <w:t xml:space="preserve"> resulted in many municipalities throughout the country having to upgrade or replace their wastewater treatment plants.  In Gander’s case, we would have to replace our two existing plants with a new one at an anticipated cost of $45 million. </w:t>
      </w:r>
    </w:p>
    <w:p w:rsidR="00616176" w:rsidRDefault="00616176" w:rsidP="00FD75D0"/>
    <w:p w:rsidR="00FD75D0" w:rsidRDefault="00FD75D0" w:rsidP="00FD75D0">
      <w:r>
        <w:t>The FCM is lobbying the Federal Government to set up a dedicated fund to assist municipalities to construct these new facilities to meet the new federal standards.</w:t>
      </w:r>
    </w:p>
    <w:p w:rsidR="00616176" w:rsidRDefault="00616176" w:rsidP="00FD75D0"/>
    <w:p w:rsidR="00616176" w:rsidRPr="00616176" w:rsidRDefault="00616176" w:rsidP="00FD75D0">
      <w:pPr>
        <w:rPr>
          <w:b/>
          <w:sz w:val="26"/>
          <w:szCs w:val="26"/>
        </w:rPr>
      </w:pPr>
      <w:r w:rsidRPr="00616176">
        <w:rPr>
          <w:b/>
          <w:sz w:val="26"/>
          <w:szCs w:val="26"/>
        </w:rPr>
        <w:t>Motion #14-236</w:t>
      </w:r>
    </w:p>
    <w:p w:rsidR="00616176" w:rsidRPr="00616176" w:rsidRDefault="00616176" w:rsidP="00616176">
      <w:pPr>
        <w:rPr>
          <w:b/>
          <w:sz w:val="26"/>
          <w:szCs w:val="26"/>
        </w:rPr>
      </w:pPr>
      <w:r w:rsidRPr="00616176">
        <w:rPr>
          <w:b/>
          <w:sz w:val="26"/>
          <w:szCs w:val="26"/>
        </w:rPr>
        <w:t>Dedicated Fund for Wastewater Treatment</w:t>
      </w:r>
    </w:p>
    <w:p w:rsidR="00616176" w:rsidRDefault="00616176" w:rsidP="00FD75D0"/>
    <w:p w:rsidR="00FD75D0" w:rsidRDefault="005F2676" w:rsidP="00FD75D0">
      <w:r>
        <w:t xml:space="preserve">Moved by Deputy Mayor Abbott and seconded by </w:t>
      </w:r>
      <w:proofErr w:type="spellStart"/>
      <w:r>
        <w:t>Councillor</w:t>
      </w:r>
      <w:proofErr w:type="spellEnd"/>
      <w:r>
        <w:t xml:space="preserve"> Parrott</w:t>
      </w:r>
      <w:r w:rsidR="00FD75D0">
        <w:t xml:space="preserve"> that the Town of Gander write the Federal Government indicating its support of the FCM’s request for dedicated funds for wastewater treatment upgrades.</w:t>
      </w:r>
    </w:p>
    <w:p w:rsidR="005F2676" w:rsidRDefault="005F2676" w:rsidP="00FD75D0"/>
    <w:p w:rsidR="005F2676" w:rsidRDefault="005F2676" w:rsidP="00FD75D0">
      <w:r>
        <w:tab/>
      </w:r>
      <w:r>
        <w:tab/>
        <w:t xml:space="preserve">In </w:t>
      </w:r>
      <w:proofErr w:type="spellStart"/>
      <w:r>
        <w:t>Favour</w:t>
      </w:r>
      <w:proofErr w:type="spellEnd"/>
      <w:r>
        <w:t>:</w:t>
      </w:r>
      <w:r>
        <w:tab/>
        <w:t>7</w:t>
      </w:r>
      <w:r>
        <w:tab/>
        <w:t>Opposing:</w:t>
      </w:r>
      <w:r>
        <w:tab/>
        <w:t>0</w:t>
      </w:r>
    </w:p>
    <w:p w:rsidR="005F2676" w:rsidRDefault="005F2676" w:rsidP="00FD75D0"/>
    <w:p w:rsidR="005F2676" w:rsidRDefault="005F2676" w:rsidP="00FD75D0">
      <w:r w:rsidRPr="005F2676">
        <w:rPr>
          <w:b/>
        </w:rPr>
        <w:t>Decision:</w:t>
      </w:r>
      <w:r>
        <w:tab/>
        <w:t>Motion carried.</w:t>
      </w:r>
    </w:p>
    <w:p w:rsidR="005F2676" w:rsidRDefault="005F2676" w:rsidP="00FD75D0"/>
    <w:p w:rsidR="00FD75D0" w:rsidRDefault="00FD75D0" w:rsidP="00FD75D0"/>
    <w:p w:rsidR="00FD75D0" w:rsidRPr="00D402F4" w:rsidRDefault="00FD75D0" w:rsidP="00FD75D0">
      <w:pPr>
        <w:rPr>
          <w:b/>
          <w:sz w:val="28"/>
          <w:szCs w:val="28"/>
        </w:rPr>
      </w:pPr>
      <w:r w:rsidRPr="00D402F4">
        <w:rPr>
          <w:b/>
          <w:sz w:val="28"/>
          <w:szCs w:val="28"/>
        </w:rPr>
        <w:lastRenderedPageBreak/>
        <w:t xml:space="preserve">Tender for </w:t>
      </w:r>
      <w:r>
        <w:rPr>
          <w:b/>
          <w:sz w:val="28"/>
          <w:szCs w:val="28"/>
        </w:rPr>
        <w:t xml:space="preserve">Ice </w:t>
      </w:r>
      <w:proofErr w:type="spellStart"/>
      <w:r>
        <w:rPr>
          <w:b/>
          <w:sz w:val="28"/>
          <w:szCs w:val="28"/>
        </w:rPr>
        <w:t>Resurfacer</w:t>
      </w:r>
      <w:proofErr w:type="spellEnd"/>
    </w:p>
    <w:p w:rsidR="00FD75D0" w:rsidRDefault="00FD75D0" w:rsidP="00FD75D0">
      <w:pPr>
        <w:autoSpaceDE w:val="0"/>
        <w:autoSpaceDN w:val="0"/>
        <w:adjustRightInd w:val="0"/>
        <w:rPr>
          <w:rFonts w:eastAsia="Times New Roman"/>
          <w:color w:val="000000"/>
          <w:szCs w:val="18"/>
        </w:rPr>
      </w:pPr>
    </w:p>
    <w:p w:rsidR="00FD75D0" w:rsidRDefault="00FD75D0" w:rsidP="00FD75D0">
      <w:pPr>
        <w:autoSpaceDE w:val="0"/>
        <w:autoSpaceDN w:val="0"/>
        <w:adjustRightInd w:val="0"/>
        <w:rPr>
          <w:rFonts w:eastAsia="Times New Roman"/>
          <w:color w:val="000000"/>
          <w:szCs w:val="18"/>
        </w:rPr>
      </w:pPr>
      <w:r>
        <w:rPr>
          <w:rFonts w:eastAsia="Times New Roman"/>
          <w:color w:val="000000"/>
          <w:szCs w:val="18"/>
        </w:rPr>
        <w:t xml:space="preserve">The Finance Committee reviewed tender results for supply of a new Ice </w:t>
      </w:r>
      <w:proofErr w:type="spellStart"/>
      <w:r>
        <w:rPr>
          <w:rFonts w:eastAsia="Times New Roman"/>
          <w:color w:val="000000"/>
          <w:szCs w:val="18"/>
        </w:rPr>
        <w:t>Resurfacer</w:t>
      </w:r>
      <w:proofErr w:type="spellEnd"/>
      <w:r>
        <w:rPr>
          <w:rFonts w:eastAsia="Times New Roman"/>
          <w:color w:val="000000"/>
          <w:szCs w:val="18"/>
        </w:rPr>
        <w:t xml:space="preserve"> for which three bids were received.  </w:t>
      </w:r>
    </w:p>
    <w:p w:rsidR="00FD75D0" w:rsidRDefault="00FD75D0" w:rsidP="00FD75D0">
      <w:pPr>
        <w:autoSpaceDE w:val="0"/>
        <w:autoSpaceDN w:val="0"/>
        <w:adjustRightInd w:val="0"/>
        <w:jc w:val="left"/>
        <w:rPr>
          <w:rFonts w:eastAsia="Times New Roman"/>
          <w:color w:val="000000"/>
          <w:szCs w:val="18"/>
        </w:rPr>
      </w:pPr>
      <w:r>
        <w:rPr>
          <w:rFonts w:eastAsia="Times New Roman"/>
          <w:color w:val="000000"/>
          <w:szCs w:val="18"/>
        </w:rPr>
        <w:t xml:space="preserve">  </w:t>
      </w:r>
    </w:p>
    <w:p w:rsidR="00FD75D0" w:rsidRDefault="00FD75D0" w:rsidP="00FD75D0">
      <w:pPr>
        <w:autoSpaceDE w:val="0"/>
        <w:autoSpaceDN w:val="0"/>
        <w:adjustRightInd w:val="0"/>
        <w:rPr>
          <w:rFonts w:eastAsia="Times New Roman"/>
          <w:color w:val="000000"/>
          <w:szCs w:val="18"/>
        </w:rPr>
      </w:pPr>
      <w:r>
        <w:rPr>
          <w:rFonts w:eastAsia="Times New Roman"/>
          <w:color w:val="000000"/>
          <w:szCs w:val="18"/>
        </w:rPr>
        <w:t xml:space="preserve">The Committee is recommending that the tender be awarded to Saunders Equipment which was the highest bidder.  They were, however, the only bidder that met the specifications. </w:t>
      </w:r>
    </w:p>
    <w:p w:rsidR="00346720" w:rsidRDefault="00346720" w:rsidP="00FD75D0">
      <w:pPr>
        <w:autoSpaceDE w:val="0"/>
        <w:autoSpaceDN w:val="0"/>
        <w:adjustRightInd w:val="0"/>
        <w:rPr>
          <w:rFonts w:eastAsia="Times New Roman"/>
          <w:color w:val="000000"/>
          <w:szCs w:val="18"/>
        </w:rPr>
      </w:pPr>
    </w:p>
    <w:p w:rsidR="00346720" w:rsidRPr="009E6FAA" w:rsidRDefault="009E6FAA" w:rsidP="00FD75D0">
      <w:pPr>
        <w:autoSpaceDE w:val="0"/>
        <w:autoSpaceDN w:val="0"/>
        <w:adjustRightInd w:val="0"/>
        <w:rPr>
          <w:rFonts w:eastAsia="Times New Roman"/>
          <w:b/>
          <w:color w:val="000000"/>
          <w:sz w:val="26"/>
          <w:szCs w:val="26"/>
        </w:rPr>
      </w:pPr>
      <w:r w:rsidRPr="009E6FAA">
        <w:rPr>
          <w:rFonts w:eastAsia="Times New Roman"/>
          <w:b/>
          <w:color w:val="000000"/>
          <w:sz w:val="26"/>
          <w:szCs w:val="26"/>
        </w:rPr>
        <w:t>Motion #14-237</w:t>
      </w:r>
    </w:p>
    <w:p w:rsidR="009E6FAA" w:rsidRPr="009E6FAA" w:rsidRDefault="009E6FAA" w:rsidP="00FD75D0">
      <w:pPr>
        <w:autoSpaceDE w:val="0"/>
        <w:autoSpaceDN w:val="0"/>
        <w:adjustRightInd w:val="0"/>
        <w:rPr>
          <w:rFonts w:eastAsia="Times New Roman"/>
          <w:b/>
          <w:color w:val="000000"/>
          <w:sz w:val="26"/>
          <w:szCs w:val="26"/>
        </w:rPr>
      </w:pPr>
      <w:r w:rsidRPr="009E6FAA">
        <w:rPr>
          <w:rFonts w:eastAsia="Times New Roman"/>
          <w:b/>
          <w:color w:val="000000"/>
          <w:sz w:val="26"/>
          <w:szCs w:val="26"/>
        </w:rPr>
        <w:t xml:space="preserve">Tender for Ice </w:t>
      </w:r>
      <w:proofErr w:type="spellStart"/>
      <w:r w:rsidRPr="009E6FAA">
        <w:rPr>
          <w:rFonts w:eastAsia="Times New Roman"/>
          <w:b/>
          <w:color w:val="000000"/>
          <w:sz w:val="26"/>
          <w:szCs w:val="26"/>
        </w:rPr>
        <w:t>Resurfacer</w:t>
      </w:r>
      <w:proofErr w:type="spellEnd"/>
    </w:p>
    <w:p w:rsidR="00FD75D0" w:rsidRDefault="00FD75D0" w:rsidP="00FD75D0">
      <w:pPr>
        <w:autoSpaceDE w:val="0"/>
        <w:autoSpaceDN w:val="0"/>
        <w:adjustRightInd w:val="0"/>
        <w:jc w:val="left"/>
        <w:rPr>
          <w:rFonts w:eastAsia="Times New Roman"/>
          <w:color w:val="000000"/>
          <w:szCs w:val="18"/>
        </w:rPr>
      </w:pPr>
    </w:p>
    <w:p w:rsidR="00FD75D0" w:rsidRDefault="00042DC7" w:rsidP="00FD75D0">
      <w:pPr>
        <w:autoSpaceDE w:val="0"/>
        <w:autoSpaceDN w:val="0"/>
        <w:adjustRightInd w:val="0"/>
        <w:rPr>
          <w:rFonts w:eastAsia="Times New Roman"/>
          <w:color w:val="000000"/>
          <w:szCs w:val="18"/>
        </w:rPr>
      </w:pPr>
      <w:r>
        <w:rPr>
          <w:rFonts w:eastAsia="Times New Roman"/>
          <w:color w:val="000000"/>
          <w:szCs w:val="18"/>
        </w:rPr>
        <w:t xml:space="preserve">Moved by Deputy Mayor Abbott and seconded by </w:t>
      </w:r>
      <w:proofErr w:type="spellStart"/>
      <w:r>
        <w:rPr>
          <w:rFonts w:eastAsia="Times New Roman"/>
          <w:color w:val="000000"/>
          <w:szCs w:val="18"/>
        </w:rPr>
        <w:t>Councillor</w:t>
      </w:r>
      <w:proofErr w:type="spellEnd"/>
      <w:r>
        <w:rPr>
          <w:rFonts w:eastAsia="Times New Roman"/>
          <w:color w:val="000000"/>
          <w:szCs w:val="18"/>
        </w:rPr>
        <w:t xml:space="preserve"> Anstey</w:t>
      </w:r>
      <w:r w:rsidR="00FD75D0">
        <w:rPr>
          <w:rFonts w:eastAsia="Times New Roman"/>
          <w:color w:val="000000"/>
          <w:szCs w:val="18"/>
        </w:rPr>
        <w:t xml:space="preserve"> that the tender for supply of one electric Ice </w:t>
      </w:r>
      <w:proofErr w:type="spellStart"/>
      <w:r w:rsidR="00FD75D0">
        <w:rPr>
          <w:rFonts w:eastAsia="Times New Roman"/>
          <w:color w:val="000000"/>
          <w:szCs w:val="18"/>
        </w:rPr>
        <w:t>Resurfacer</w:t>
      </w:r>
      <w:proofErr w:type="spellEnd"/>
      <w:r w:rsidR="00FD75D0">
        <w:rPr>
          <w:rFonts w:eastAsia="Times New Roman"/>
          <w:color w:val="000000"/>
          <w:szCs w:val="18"/>
        </w:rPr>
        <w:t xml:space="preserve"> be awarded to Saunders Equipment at a price of $173,664.05 HST inclusive.  </w:t>
      </w:r>
    </w:p>
    <w:p w:rsidR="00042DC7" w:rsidRDefault="00042DC7" w:rsidP="00FD75D0">
      <w:pPr>
        <w:autoSpaceDE w:val="0"/>
        <w:autoSpaceDN w:val="0"/>
        <w:adjustRightInd w:val="0"/>
        <w:rPr>
          <w:rFonts w:eastAsia="Times New Roman"/>
          <w:color w:val="000000"/>
          <w:szCs w:val="18"/>
        </w:rPr>
      </w:pPr>
    </w:p>
    <w:p w:rsidR="00042DC7" w:rsidRDefault="00042DC7" w:rsidP="00FD75D0">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7</w:t>
      </w:r>
      <w:r>
        <w:rPr>
          <w:rFonts w:eastAsia="Times New Roman"/>
          <w:color w:val="000000"/>
          <w:szCs w:val="18"/>
        </w:rPr>
        <w:tab/>
        <w:t>Opposing:</w:t>
      </w:r>
      <w:r>
        <w:rPr>
          <w:rFonts w:eastAsia="Times New Roman"/>
          <w:color w:val="000000"/>
          <w:szCs w:val="18"/>
        </w:rPr>
        <w:tab/>
        <w:t>0</w:t>
      </w:r>
    </w:p>
    <w:p w:rsidR="00042DC7" w:rsidRDefault="00042DC7" w:rsidP="00FD75D0">
      <w:pPr>
        <w:autoSpaceDE w:val="0"/>
        <w:autoSpaceDN w:val="0"/>
        <w:adjustRightInd w:val="0"/>
        <w:rPr>
          <w:rFonts w:eastAsia="Times New Roman"/>
          <w:color w:val="000000"/>
          <w:szCs w:val="18"/>
        </w:rPr>
      </w:pPr>
    </w:p>
    <w:p w:rsidR="00042DC7" w:rsidRDefault="00042DC7" w:rsidP="00FD75D0">
      <w:pPr>
        <w:autoSpaceDE w:val="0"/>
        <w:autoSpaceDN w:val="0"/>
        <w:adjustRightInd w:val="0"/>
        <w:rPr>
          <w:rFonts w:eastAsia="Times New Roman"/>
          <w:color w:val="000000"/>
          <w:szCs w:val="18"/>
        </w:rPr>
      </w:pPr>
      <w:r w:rsidRPr="00042DC7">
        <w:rPr>
          <w:rFonts w:eastAsia="Times New Roman"/>
          <w:b/>
          <w:color w:val="000000"/>
          <w:szCs w:val="18"/>
        </w:rPr>
        <w:t>Decision:</w:t>
      </w:r>
      <w:r w:rsidRPr="00042DC7">
        <w:rPr>
          <w:rFonts w:eastAsia="Times New Roman"/>
          <w:b/>
          <w:color w:val="000000"/>
          <w:szCs w:val="18"/>
        </w:rPr>
        <w:tab/>
      </w:r>
      <w:r>
        <w:rPr>
          <w:rFonts w:eastAsia="Times New Roman"/>
          <w:color w:val="000000"/>
          <w:szCs w:val="18"/>
        </w:rPr>
        <w:t>Motion carried.</w:t>
      </w:r>
    </w:p>
    <w:p w:rsidR="00FD75D0" w:rsidRDefault="00FD75D0" w:rsidP="00FD75D0">
      <w:pPr>
        <w:autoSpaceDE w:val="0"/>
        <w:autoSpaceDN w:val="0"/>
        <w:adjustRightInd w:val="0"/>
        <w:rPr>
          <w:rFonts w:eastAsia="Times New Roman"/>
          <w:color w:val="000000"/>
          <w:szCs w:val="18"/>
        </w:rPr>
      </w:pPr>
    </w:p>
    <w:p w:rsidR="00FD75D0" w:rsidRPr="00096B26" w:rsidRDefault="00FD75D0" w:rsidP="00FD75D0">
      <w:pPr>
        <w:autoSpaceDE w:val="0"/>
        <w:autoSpaceDN w:val="0"/>
        <w:adjustRightInd w:val="0"/>
        <w:rPr>
          <w:rFonts w:eastAsia="Times New Roman"/>
          <w:b/>
          <w:color w:val="000000"/>
          <w:sz w:val="28"/>
          <w:szCs w:val="28"/>
        </w:rPr>
      </w:pPr>
      <w:r w:rsidRPr="00096B26">
        <w:rPr>
          <w:rFonts w:eastAsia="Times New Roman"/>
          <w:b/>
          <w:color w:val="000000"/>
          <w:sz w:val="28"/>
          <w:szCs w:val="28"/>
        </w:rPr>
        <w:t>Quarterly Variance Report</w:t>
      </w:r>
    </w:p>
    <w:p w:rsidR="00FD75D0" w:rsidRDefault="00FD75D0" w:rsidP="00FD75D0">
      <w:pPr>
        <w:autoSpaceDE w:val="0"/>
        <w:autoSpaceDN w:val="0"/>
        <w:adjustRightInd w:val="0"/>
        <w:rPr>
          <w:rFonts w:eastAsia="Times New Roman"/>
          <w:color w:val="000000"/>
          <w:szCs w:val="18"/>
        </w:rPr>
      </w:pPr>
    </w:p>
    <w:p w:rsidR="00FD75D0" w:rsidRDefault="00FD75D0" w:rsidP="00FD75D0">
      <w:pPr>
        <w:autoSpaceDE w:val="0"/>
        <w:autoSpaceDN w:val="0"/>
        <w:adjustRightInd w:val="0"/>
        <w:rPr>
          <w:rFonts w:eastAsia="Times New Roman"/>
          <w:color w:val="000000"/>
          <w:szCs w:val="18"/>
        </w:rPr>
      </w:pPr>
      <w:r>
        <w:rPr>
          <w:rFonts w:eastAsia="Times New Roman"/>
          <w:color w:val="000000"/>
          <w:szCs w:val="18"/>
        </w:rPr>
        <w:t>The Committee reviewed the Variance Report as at the end of September 2014.  The report indicates that the Town is projecting a deficit for its 2014 operations of $158,882.  This is combined with the deficit being carried from previous years.  It leaves an accumulated deficit of $311,043.</w:t>
      </w:r>
    </w:p>
    <w:p w:rsidR="00FD75D0" w:rsidRDefault="00FD75D0" w:rsidP="00FD75D0">
      <w:pPr>
        <w:autoSpaceDE w:val="0"/>
        <w:autoSpaceDN w:val="0"/>
        <w:adjustRightInd w:val="0"/>
        <w:rPr>
          <w:rFonts w:eastAsia="Times New Roman"/>
          <w:color w:val="000000"/>
          <w:szCs w:val="18"/>
        </w:rPr>
      </w:pPr>
    </w:p>
    <w:p w:rsidR="00FD75D0" w:rsidRDefault="00FD75D0" w:rsidP="00FD75D0">
      <w:pPr>
        <w:autoSpaceDE w:val="0"/>
        <w:autoSpaceDN w:val="0"/>
        <w:adjustRightInd w:val="0"/>
        <w:rPr>
          <w:rFonts w:eastAsia="Times New Roman"/>
          <w:color w:val="000000"/>
          <w:szCs w:val="18"/>
        </w:rPr>
      </w:pPr>
      <w:r>
        <w:rPr>
          <w:rFonts w:eastAsia="Times New Roman"/>
          <w:color w:val="000000"/>
          <w:szCs w:val="18"/>
        </w:rPr>
        <w:t>The major unbudgeted contributor to this deficit was a clean-up of contaminated soil at our Municipal Works Depot on McCurdy Drive at a cost of $112,500.</w:t>
      </w:r>
    </w:p>
    <w:p w:rsidR="00FD75D0" w:rsidRDefault="00FD75D0" w:rsidP="00FD75D0">
      <w:pPr>
        <w:autoSpaceDE w:val="0"/>
        <w:autoSpaceDN w:val="0"/>
        <w:adjustRightInd w:val="0"/>
        <w:rPr>
          <w:rFonts w:eastAsia="Times New Roman"/>
          <w:color w:val="000000"/>
          <w:szCs w:val="18"/>
        </w:rPr>
      </w:pPr>
    </w:p>
    <w:p w:rsidR="00FD75D0" w:rsidRDefault="00FD75D0" w:rsidP="00FD75D0">
      <w:pPr>
        <w:autoSpaceDE w:val="0"/>
        <w:autoSpaceDN w:val="0"/>
        <w:adjustRightInd w:val="0"/>
        <w:rPr>
          <w:rFonts w:eastAsia="Times New Roman"/>
          <w:color w:val="000000"/>
          <w:szCs w:val="18"/>
        </w:rPr>
      </w:pPr>
      <w:r>
        <w:rPr>
          <w:rFonts w:eastAsia="Times New Roman"/>
          <w:color w:val="000000"/>
          <w:szCs w:val="18"/>
        </w:rPr>
        <w:t>CAO Chafe joined the Committee meeting.</w:t>
      </w:r>
    </w:p>
    <w:p w:rsidR="00FD75D0" w:rsidRDefault="00FD75D0" w:rsidP="00FD75D0">
      <w:pPr>
        <w:autoSpaceDE w:val="0"/>
        <w:autoSpaceDN w:val="0"/>
        <w:adjustRightInd w:val="0"/>
        <w:rPr>
          <w:rFonts w:eastAsia="Times New Roman"/>
          <w:color w:val="000000"/>
          <w:szCs w:val="18"/>
        </w:rPr>
      </w:pPr>
    </w:p>
    <w:p w:rsidR="00FD75D0" w:rsidRPr="007B2687" w:rsidRDefault="00FD75D0" w:rsidP="00FD75D0">
      <w:pPr>
        <w:autoSpaceDE w:val="0"/>
        <w:autoSpaceDN w:val="0"/>
        <w:adjustRightInd w:val="0"/>
        <w:rPr>
          <w:rFonts w:eastAsia="Times New Roman"/>
          <w:b/>
          <w:color w:val="000000"/>
          <w:sz w:val="28"/>
          <w:szCs w:val="28"/>
        </w:rPr>
      </w:pPr>
      <w:r w:rsidRPr="007B2687">
        <w:rPr>
          <w:rFonts w:eastAsia="Times New Roman"/>
          <w:b/>
          <w:color w:val="000000"/>
          <w:sz w:val="28"/>
          <w:szCs w:val="28"/>
        </w:rPr>
        <w:t>Wage Increase</w:t>
      </w:r>
      <w:r>
        <w:rPr>
          <w:rFonts w:eastAsia="Times New Roman"/>
          <w:b/>
          <w:color w:val="000000"/>
          <w:sz w:val="28"/>
          <w:szCs w:val="28"/>
        </w:rPr>
        <w:t xml:space="preserve"> – Non-Unionized Workers </w:t>
      </w:r>
    </w:p>
    <w:p w:rsidR="00FD75D0" w:rsidRDefault="00FD75D0" w:rsidP="00FD75D0">
      <w:pPr>
        <w:autoSpaceDE w:val="0"/>
        <w:autoSpaceDN w:val="0"/>
        <w:adjustRightInd w:val="0"/>
        <w:rPr>
          <w:rFonts w:eastAsia="Times New Roman"/>
          <w:color w:val="000000"/>
          <w:szCs w:val="18"/>
        </w:rPr>
      </w:pPr>
    </w:p>
    <w:p w:rsidR="00FD75D0" w:rsidRDefault="00FD75D0" w:rsidP="00FD75D0">
      <w:pPr>
        <w:autoSpaceDE w:val="0"/>
        <w:autoSpaceDN w:val="0"/>
        <w:adjustRightInd w:val="0"/>
        <w:rPr>
          <w:rFonts w:eastAsia="Times New Roman"/>
          <w:color w:val="000000"/>
          <w:szCs w:val="18"/>
        </w:rPr>
      </w:pPr>
      <w:r>
        <w:rPr>
          <w:rFonts w:eastAsia="Times New Roman"/>
          <w:color w:val="000000"/>
          <w:szCs w:val="18"/>
        </w:rPr>
        <w:t>The Committee reviewed a recommendation from the Human Resources Committee and Management that the wage increase for non-unionized workers in 2014 be 2%.  Staff has requested a 4% increase.  After a lengthy discussion, it was the agreement by the majority of the Committee that the rate increase should be 3%.</w:t>
      </w:r>
    </w:p>
    <w:p w:rsidR="00C752EF" w:rsidRDefault="00C752EF" w:rsidP="00FD75D0">
      <w:pPr>
        <w:autoSpaceDE w:val="0"/>
        <w:autoSpaceDN w:val="0"/>
        <w:adjustRightInd w:val="0"/>
        <w:rPr>
          <w:rFonts w:eastAsia="Times New Roman"/>
          <w:color w:val="000000"/>
          <w:szCs w:val="18"/>
        </w:rPr>
      </w:pPr>
    </w:p>
    <w:p w:rsidR="00C752EF" w:rsidRPr="00C752EF" w:rsidRDefault="00C752EF" w:rsidP="00FD75D0">
      <w:pPr>
        <w:autoSpaceDE w:val="0"/>
        <w:autoSpaceDN w:val="0"/>
        <w:adjustRightInd w:val="0"/>
        <w:rPr>
          <w:rFonts w:eastAsia="Times New Roman"/>
          <w:b/>
          <w:color w:val="000000"/>
          <w:sz w:val="26"/>
          <w:szCs w:val="26"/>
        </w:rPr>
      </w:pPr>
      <w:r w:rsidRPr="00C752EF">
        <w:rPr>
          <w:rFonts w:eastAsia="Times New Roman"/>
          <w:b/>
          <w:color w:val="000000"/>
          <w:sz w:val="26"/>
          <w:szCs w:val="26"/>
        </w:rPr>
        <w:t>Motion #14-238</w:t>
      </w:r>
    </w:p>
    <w:p w:rsidR="00C752EF" w:rsidRPr="00C752EF" w:rsidRDefault="00C752EF" w:rsidP="00FD75D0">
      <w:pPr>
        <w:autoSpaceDE w:val="0"/>
        <w:autoSpaceDN w:val="0"/>
        <w:adjustRightInd w:val="0"/>
        <w:rPr>
          <w:rFonts w:eastAsia="Times New Roman"/>
          <w:b/>
          <w:color w:val="000000"/>
          <w:sz w:val="26"/>
          <w:szCs w:val="26"/>
        </w:rPr>
      </w:pPr>
      <w:r w:rsidRPr="00C752EF">
        <w:rPr>
          <w:rFonts w:eastAsia="Times New Roman"/>
          <w:b/>
          <w:color w:val="000000"/>
          <w:sz w:val="26"/>
          <w:szCs w:val="26"/>
        </w:rPr>
        <w:t>Wage Increase – Non-Unionized Workers</w:t>
      </w:r>
    </w:p>
    <w:p w:rsidR="00FD75D0" w:rsidRDefault="00FD75D0" w:rsidP="00FD75D0">
      <w:pPr>
        <w:autoSpaceDE w:val="0"/>
        <w:autoSpaceDN w:val="0"/>
        <w:adjustRightInd w:val="0"/>
        <w:rPr>
          <w:rFonts w:eastAsia="Times New Roman"/>
          <w:color w:val="000000"/>
          <w:szCs w:val="18"/>
        </w:rPr>
      </w:pPr>
    </w:p>
    <w:p w:rsidR="00FD75D0" w:rsidRDefault="00C752EF" w:rsidP="00FD75D0">
      <w:pPr>
        <w:autoSpaceDE w:val="0"/>
        <w:autoSpaceDN w:val="0"/>
        <w:adjustRightInd w:val="0"/>
        <w:rPr>
          <w:rFonts w:eastAsia="Times New Roman"/>
          <w:color w:val="000000"/>
          <w:szCs w:val="18"/>
        </w:rPr>
      </w:pPr>
      <w:r>
        <w:rPr>
          <w:rFonts w:eastAsia="Times New Roman"/>
          <w:color w:val="000000"/>
          <w:szCs w:val="18"/>
        </w:rPr>
        <w:t xml:space="preserve">Moved by Deputy Mayor Abbott and seconded by </w:t>
      </w:r>
      <w:proofErr w:type="spellStart"/>
      <w:r>
        <w:rPr>
          <w:rFonts w:eastAsia="Times New Roman"/>
          <w:color w:val="000000"/>
          <w:szCs w:val="18"/>
        </w:rPr>
        <w:t>Councillor</w:t>
      </w:r>
      <w:proofErr w:type="spellEnd"/>
      <w:r>
        <w:rPr>
          <w:rFonts w:eastAsia="Times New Roman"/>
          <w:color w:val="000000"/>
          <w:szCs w:val="18"/>
        </w:rPr>
        <w:t xml:space="preserve"> Lorenzen</w:t>
      </w:r>
      <w:r w:rsidR="00FD75D0">
        <w:rPr>
          <w:rFonts w:eastAsia="Times New Roman"/>
          <w:color w:val="000000"/>
          <w:szCs w:val="18"/>
        </w:rPr>
        <w:t xml:space="preserve"> that the 2014 wage increase for all non-unionized staff be set at 3%.</w:t>
      </w:r>
    </w:p>
    <w:p w:rsidR="00C752EF" w:rsidRDefault="00C752EF" w:rsidP="00FD75D0">
      <w:pPr>
        <w:autoSpaceDE w:val="0"/>
        <w:autoSpaceDN w:val="0"/>
        <w:adjustRightInd w:val="0"/>
        <w:rPr>
          <w:rFonts w:eastAsia="Times New Roman"/>
          <w:color w:val="000000"/>
          <w:szCs w:val="18"/>
        </w:rPr>
      </w:pPr>
      <w:r>
        <w:rPr>
          <w:rFonts w:eastAsia="Times New Roman"/>
          <w:color w:val="000000"/>
          <w:szCs w:val="18"/>
        </w:rPr>
        <w:lastRenderedPageBreak/>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7</w:t>
      </w:r>
      <w:r>
        <w:rPr>
          <w:rFonts w:eastAsia="Times New Roman"/>
          <w:color w:val="000000"/>
          <w:szCs w:val="18"/>
        </w:rPr>
        <w:tab/>
        <w:t>Opposing:</w:t>
      </w:r>
      <w:r>
        <w:rPr>
          <w:rFonts w:eastAsia="Times New Roman"/>
          <w:color w:val="000000"/>
          <w:szCs w:val="18"/>
        </w:rPr>
        <w:tab/>
        <w:t>0</w:t>
      </w:r>
    </w:p>
    <w:p w:rsidR="00C752EF" w:rsidRDefault="00C752EF" w:rsidP="00FD75D0">
      <w:pPr>
        <w:autoSpaceDE w:val="0"/>
        <w:autoSpaceDN w:val="0"/>
        <w:adjustRightInd w:val="0"/>
        <w:rPr>
          <w:rFonts w:eastAsia="Times New Roman"/>
          <w:color w:val="000000"/>
          <w:szCs w:val="18"/>
        </w:rPr>
      </w:pPr>
    </w:p>
    <w:p w:rsidR="00C752EF" w:rsidRDefault="00C752EF" w:rsidP="00FD75D0">
      <w:pPr>
        <w:autoSpaceDE w:val="0"/>
        <w:autoSpaceDN w:val="0"/>
        <w:adjustRightInd w:val="0"/>
        <w:rPr>
          <w:rFonts w:eastAsia="Times New Roman"/>
          <w:color w:val="000000"/>
          <w:szCs w:val="18"/>
        </w:rPr>
      </w:pPr>
      <w:r w:rsidRPr="00C752EF">
        <w:rPr>
          <w:rFonts w:eastAsia="Times New Roman"/>
          <w:b/>
          <w:color w:val="000000"/>
          <w:szCs w:val="18"/>
        </w:rPr>
        <w:t>Decision:</w:t>
      </w:r>
      <w:r w:rsidRPr="00C752EF">
        <w:rPr>
          <w:rFonts w:eastAsia="Times New Roman"/>
          <w:b/>
          <w:color w:val="000000"/>
          <w:szCs w:val="18"/>
        </w:rPr>
        <w:tab/>
      </w:r>
      <w:r>
        <w:rPr>
          <w:rFonts w:eastAsia="Times New Roman"/>
          <w:color w:val="000000"/>
          <w:szCs w:val="18"/>
        </w:rPr>
        <w:t>Motion carried.</w:t>
      </w:r>
    </w:p>
    <w:p w:rsidR="00C752EF" w:rsidRDefault="00C752EF" w:rsidP="00FD75D0">
      <w:pPr>
        <w:autoSpaceDE w:val="0"/>
        <w:autoSpaceDN w:val="0"/>
        <w:adjustRightInd w:val="0"/>
        <w:rPr>
          <w:rFonts w:eastAsia="Times New Roman"/>
          <w:color w:val="000000"/>
          <w:szCs w:val="18"/>
        </w:rPr>
      </w:pPr>
    </w:p>
    <w:bookmarkEnd w:id="0"/>
    <w:bookmarkEnd w:id="1"/>
    <w:bookmarkEnd w:id="2"/>
    <w:p w:rsidR="007D41D2" w:rsidRPr="00F005B4" w:rsidRDefault="00C752EF" w:rsidP="00F005B4">
      <w:pPr>
        <w:pStyle w:val="Heading3"/>
      </w:pPr>
      <w:r>
        <w:t>G</w:t>
      </w:r>
      <w:r w:rsidR="007D41D2" w:rsidRPr="00F005B4">
        <w:t>.</w:t>
      </w:r>
      <w:r w:rsidR="007D41D2" w:rsidRPr="00F005B4">
        <w:tab/>
        <w:t>Other:</w:t>
      </w:r>
    </w:p>
    <w:p w:rsidR="007D41D2" w:rsidRDefault="00F005B4" w:rsidP="002A2170">
      <w:pPr>
        <w:ind w:firstLine="720"/>
      </w:pPr>
      <w:proofErr w:type="gramStart"/>
      <w:r>
        <w:t>None.</w:t>
      </w:r>
      <w:proofErr w:type="gramEnd"/>
      <w:r w:rsidR="007D41D2">
        <w:tab/>
      </w:r>
    </w:p>
    <w:p w:rsidR="007B5E23" w:rsidRDefault="002622DB" w:rsidP="002A2170">
      <w:pPr>
        <w:pStyle w:val="Heading1"/>
      </w:pPr>
      <w:r>
        <w:t>6</w:t>
      </w:r>
      <w:r w:rsidR="00FC700D">
        <w:t>.</w:t>
      </w:r>
      <w:r w:rsidR="00FC700D">
        <w:tab/>
      </w:r>
      <w:r w:rsidR="007B5E23">
        <w:t>OUTSIDE COMMITTEE UPDATE</w:t>
      </w:r>
    </w:p>
    <w:p w:rsidR="00B841A8" w:rsidRPr="00B841A8" w:rsidRDefault="00B841A8" w:rsidP="00B841A8">
      <w:r>
        <w:tab/>
      </w:r>
      <w:proofErr w:type="gramStart"/>
      <w:r>
        <w:t>None.</w:t>
      </w:r>
      <w:proofErr w:type="gramEnd"/>
    </w:p>
    <w:p w:rsidR="00C37C5B" w:rsidRDefault="001F4939" w:rsidP="002A2170">
      <w:pPr>
        <w:pStyle w:val="Heading1"/>
      </w:pPr>
      <w:r>
        <w:t>7</w:t>
      </w:r>
      <w:r w:rsidR="007B5E23">
        <w:t>.</w:t>
      </w:r>
      <w:r w:rsidR="007B5E23">
        <w:tab/>
      </w:r>
      <w:r w:rsidR="00FC700D">
        <w:t>ADMINISTRATION</w:t>
      </w:r>
    </w:p>
    <w:p w:rsidR="002D67B8" w:rsidRDefault="002A2170" w:rsidP="002A2170">
      <w:pPr>
        <w:ind w:firstLine="720"/>
      </w:pPr>
      <w:proofErr w:type="gramStart"/>
      <w:r>
        <w:t>None.</w:t>
      </w:r>
      <w:proofErr w:type="gramEnd"/>
    </w:p>
    <w:p w:rsidR="007E0D19" w:rsidRDefault="007B5E23" w:rsidP="00FC700D">
      <w:pPr>
        <w:pStyle w:val="Heading1"/>
      </w:pPr>
      <w:r>
        <w:t>8</w:t>
      </w:r>
      <w:r w:rsidR="00FC700D">
        <w:t>.</w:t>
      </w:r>
      <w:r w:rsidR="00FC700D">
        <w:tab/>
        <w:t>CORRESPONDENCE</w:t>
      </w:r>
    </w:p>
    <w:p w:rsidR="002622DB" w:rsidRPr="00FE766E" w:rsidRDefault="006A0391" w:rsidP="006A0391">
      <w:pPr>
        <w:ind w:firstLine="720"/>
      </w:pPr>
      <w:proofErr w:type="gramStart"/>
      <w:r>
        <w:t>None.</w:t>
      </w:r>
      <w:proofErr w:type="gramEnd"/>
    </w:p>
    <w:p w:rsidR="0085396C" w:rsidRDefault="007B5E23" w:rsidP="006640D8">
      <w:pPr>
        <w:pStyle w:val="Heading1"/>
      </w:pPr>
      <w:r>
        <w:t>9</w:t>
      </w:r>
      <w:r w:rsidR="00BC7929">
        <w:t>.</w:t>
      </w:r>
      <w:r w:rsidR="00BC7929">
        <w:tab/>
        <w:t>NEW BUSINESS</w:t>
      </w:r>
    </w:p>
    <w:p w:rsidR="00B76ADB" w:rsidRDefault="00B76ADB" w:rsidP="00B76ADB">
      <w:pPr>
        <w:pStyle w:val="Heading3"/>
      </w:pPr>
      <w:r>
        <w:t>Committee Structure</w:t>
      </w:r>
    </w:p>
    <w:p w:rsidR="00BB3855" w:rsidRPr="00AC6CEC" w:rsidRDefault="00B76ADB" w:rsidP="00C31643">
      <w:r w:rsidRPr="00AC6CEC">
        <w:t xml:space="preserve">The Deputy Mayor advised that the current Committee Structure will be reviewed beginning January 2015 </w:t>
      </w:r>
      <w:r w:rsidR="004D31E6" w:rsidRPr="00AC6CEC">
        <w:t xml:space="preserve">and should </w:t>
      </w:r>
      <w:r w:rsidRPr="00AC6CEC">
        <w:t xml:space="preserve">it </w:t>
      </w:r>
      <w:r w:rsidR="00FC612D" w:rsidRPr="00AC6CEC">
        <w:t>be</w:t>
      </w:r>
      <w:r w:rsidRPr="00AC6CEC">
        <w:t xml:space="preserve"> determined that a new structure would </w:t>
      </w:r>
      <w:r w:rsidR="00FC612D" w:rsidRPr="00AC6CEC">
        <w:t>be</w:t>
      </w:r>
      <w:r w:rsidRPr="00AC6CEC">
        <w:t xml:space="preserve"> beneficial to the operation of the Town</w:t>
      </w:r>
      <w:r w:rsidR="004D31E6" w:rsidRPr="00AC6CEC">
        <w:t xml:space="preserve"> the current structure may be changed</w:t>
      </w:r>
      <w:bookmarkStart w:id="3" w:name="_GoBack"/>
      <w:bookmarkEnd w:id="3"/>
      <w:r w:rsidRPr="00AC6CEC">
        <w:t>.  The new Committee Structure would be finalized by the end of April 2015.</w:t>
      </w:r>
    </w:p>
    <w:p w:rsidR="00B76ADB" w:rsidRDefault="00B76ADB" w:rsidP="00C31643">
      <w:pPr>
        <w:rPr>
          <w:i/>
        </w:rPr>
      </w:pPr>
    </w:p>
    <w:p w:rsidR="00B76ADB" w:rsidRDefault="007E3B12" w:rsidP="007E3B12">
      <w:pPr>
        <w:pStyle w:val="Heading3"/>
      </w:pPr>
      <w:r>
        <w:t>Tender #14-26 Sale of Surplus Fencing</w:t>
      </w:r>
    </w:p>
    <w:p w:rsidR="00813452" w:rsidRDefault="00813452" w:rsidP="00813452">
      <w:r>
        <w:t>Earlier this year the Town replaced the fencing around our works depot on McCurdy Drive. It issued a tender for the sale of the old fencing and two bids were received, with P&amp;B Trucking Rentals Inc. being the high bidder.</w:t>
      </w:r>
    </w:p>
    <w:p w:rsidR="00813452" w:rsidRDefault="00813452" w:rsidP="00813452"/>
    <w:p w:rsidR="00813452" w:rsidRPr="00813452" w:rsidRDefault="00813452" w:rsidP="00813452">
      <w:pPr>
        <w:rPr>
          <w:b/>
          <w:sz w:val="26"/>
          <w:szCs w:val="26"/>
        </w:rPr>
      </w:pPr>
      <w:r w:rsidRPr="00813452">
        <w:rPr>
          <w:b/>
          <w:sz w:val="26"/>
          <w:szCs w:val="26"/>
        </w:rPr>
        <w:t>Motion #14-239</w:t>
      </w:r>
    </w:p>
    <w:p w:rsidR="00813452" w:rsidRPr="00813452" w:rsidRDefault="00813452" w:rsidP="00813452">
      <w:pPr>
        <w:rPr>
          <w:b/>
          <w:sz w:val="26"/>
          <w:szCs w:val="26"/>
        </w:rPr>
      </w:pPr>
      <w:r w:rsidRPr="00813452">
        <w:rPr>
          <w:b/>
          <w:sz w:val="26"/>
          <w:szCs w:val="26"/>
        </w:rPr>
        <w:t>Tender #14-26 Sale of Surplus Fencing</w:t>
      </w:r>
    </w:p>
    <w:p w:rsidR="00813452" w:rsidRPr="00813452" w:rsidRDefault="00813452" w:rsidP="00813452">
      <w:pPr>
        <w:rPr>
          <w:b/>
          <w:sz w:val="26"/>
          <w:szCs w:val="26"/>
        </w:rPr>
      </w:pPr>
    </w:p>
    <w:p w:rsidR="00813452" w:rsidRPr="007D2D43" w:rsidRDefault="00813452" w:rsidP="00813452">
      <w:r>
        <w:t xml:space="preserve">Moved by Deputy Mayor Abbott and seconded by </w:t>
      </w:r>
      <w:proofErr w:type="spellStart"/>
      <w:r>
        <w:t>Councillor</w:t>
      </w:r>
      <w:proofErr w:type="spellEnd"/>
      <w:r>
        <w:t xml:space="preserve"> Dove that the tender for the sale of surplus fencing be awarded to P&amp;B Trucking Rentals Inc. at a price of $1,500 plus HST.</w:t>
      </w:r>
    </w:p>
    <w:p w:rsidR="007E3B12" w:rsidRDefault="007E3B12" w:rsidP="00C31643"/>
    <w:p w:rsidR="007E3B12" w:rsidRDefault="00813452" w:rsidP="00C31643">
      <w:r>
        <w:tab/>
      </w:r>
      <w:r>
        <w:tab/>
        <w:t xml:space="preserve">In </w:t>
      </w:r>
      <w:proofErr w:type="spellStart"/>
      <w:r>
        <w:t>Favour</w:t>
      </w:r>
      <w:proofErr w:type="spellEnd"/>
      <w:r>
        <w:t>:</w:t>
      </w:r>
      <w:r>
        <w:tab/>
        <w:t>7</w:t>
      </w:r>
      <w:r>
        <w:tab/>
        <w:t>Opposing:</w:t>
      </w:r>
      <w:r>
        <w:tab/>
        <w:t>0</w:t>
      </w:r>
    </w:p>
    <w:p w:rsidR="00813452" w:rsidRDefault="00813452" w:rsidP="00C31643"/>
    <w:p w:rsidR="00813452" w:rsidRDefault="00813452" w:rsidP="00C31643">
      <w:r w:rsidRPr="00813452">
        <w:rPr>
          <w:b/>
        </w:rPr>
        <w:t>Decision:</w:t>
      </w:r>
      <w:r>
        <w:tab/>
        <w:t>Motion carried.</w:t>
      </w:r>
    </w:p>
    <w:p w:rsidR="00A35E5E" w:rsidRDefault="00A35E5E" w:rsidP="00C31643"/>
    <w:p w:rsidR="00A35E5E" w:rsidRDefault="00A35E5E" w:rsidP="00C31643"/>
    <w:p w:rsidR="00EA451E" w:rsidRDefault="00EA451E" w:rsidP="00EA451E">
      <w:pPr>
        <w:pStyle w:val="Heading3"/>
      </w:pPr>
      <w:r w:rsidRPr="003A51B1">
        <w:lastRenderedPageBreak/>
        <w:t xml:space="preserve">Professional Grading </w:t>
      </w:r>
      <w:r>
        <w:t xml:space="preserve">and Contracting Ltd. </w:t>
      </w:r>
      <w:r w:rsidRPr="003A51B1">
        <w:t>Change Order</w:t>
      </w:r>
    </w:p>
    <w:p w:rsidR="00EA451E" w:rsidRDefault="00EA451E" w:rsidP="00EA451E">
      <w:r>
        <w:t xml:space="preserve">The Town has received a </w:t>
      </w:r>
      <w:r w:rsidR="00FC612D">
        <w:t>C</w:t>
      </w:r>
      <w:r>
        <w:t xml:space="preserve">hange </w:t>
      </w:r>
      <w:r w:rsidR="00FC612D">
        <w:t>O</w:t>
      </w:r>
      <w:r>
        <w:t>rder from Professional Grading and Contracting Ltd.</w:t>
      </w:r>
      <w:r w:rsidR="00FC612D">
        <w:t xml:space="preserve"> </w:t>
      </w:r>
      <w:r>
        <w:t>for additional work required on the Memorial Drive contract.  The work is required as a result of additional work required to locate an existing storm manhole and pipe, and construct a new off take ditch.</w:t>
      </w:r>
    </w:p>
    <w:p w:rsidR="00EA451E" w:rsidRDefault="00EA451E" w:rsidP="00EA451E"/>
    <w:p w:rsidR="00EA451E" w:rsidRPr="00432B8F" w:rsidRDefault="00EA451E" w:rsidP="00EA451E">
      <w:pPr>
        <w:rPr>
          <w:b/>
          <w:sz w:val="26"/>
          <w:szCs w:val="26"/>
        </w:rPr>
      </w:pPr>
      <w:r w:rsidRPr="00432B8F">
        <w:rPr>
          <w:b/>
          <w:sz w:val="26"/>
          <w:szCs w:val="26"/>
        </w:rPr>
        <w:t>Motion #14-240</w:t>
      </w:r>
    </w:p>
    <w:p w:rsidR="00EA451E" w:rsidRPr="00432B8F" w:rsidRDefault="00432B8F" w:rsidP="00EA451E">
      <w:pPr>
        <w:rPr>
          <w:b/>
          <w:sz w:val="26"/>
          <w:szCs w:val="26"/>
        </w:rPr>
      </w:pPr>
      <w:r w:rsidRPr="00432B8F">
        <w:rPr>
          <w:b/>
          <w:sz w:val="26"/>
          <w:szCs w:val="26"/>
        </w:rPr>
        <w:t>Professional Grading and Contracting Ltd. Change Order</w:t>
      </w:r>
    </w:p>
    <w:p w:rsidR="00EA451E" w:rsidRDefault="00EA451E" w:rsidP="00EA451E"/>
    <w:p w:rsidR="00EA451E" w:rsidRPr="003A51B1" w:rsidRDefault="00432B8F" w:rsidP="00EA451E">
      <w:r>
        <w:t xml:space="preserve">Moved by Deputy Mayor Abbott and seconded by </w:t>
      </w:r>
      <w:proofErr w:type="spellStart"/>
      <w:r>
        <w:t>Councillor</w:t>
      </w:r>
      <w:proofErr w:type="spellEnd"/>
      <w:r>
        <w:t xml:space="preserve"> Parrott </w:t>
      </w:r>
      <w:r w:rsidR="00EA451E">
        <w:t xml:space="preserve">that Professional Grading and Contracting Ltd.’s Change Order #2 in the amount of $20,302.99, HST inclusive </w:t>
      </w:r>
      <w:proofErr w:type="gramStart"/>
      <w:r w:rsidR="00EA451E">
        <w:t>be</w:t>
      </w:r>
      <w:proofErr w:type="gramEnd"/>
      <w:r w:rsidR="00EA451E">
        <w:t xml:space="preserve"> approved.</w:t>
      </w:r>
    </w:p>
    <w:p w:rsidR="000B1F30" w:rsidRDefault="000B1F30" w:rsidP="00C31643"/>
    <w:p w:rsidR="000B1F30" w:rsidRDefault="00432B8F" w:rsidP="00C31643">
      <w:r>
        <w:tab/>
      </w:r>
      <w:r>
        <w:tab/>
        <w:t xml:space="preserve">In </w:t>
      </w:r>
      <w:proofErr w:type="spellStart"/>
      <w:r>
        <w:t>Favour</w:t>
      </w:r>
      <w:proofErr w:type="spellEnd"/>
      <w:r>
        <w:t>:</w:t>
      </w:r>
      <w:r>
        <w:tab/>
        <w:t>7</w:t>
      </w:r>
      <w:r>
        <w:tab/>
        <w:t>Opposing:</w:t>
      </w:r>
      <w:r>
        <w:tab/>
        <w:t>0</w:t>
      </w:r>
    </w:p>
    <w:p w:rsidR="00432B8F" w:rsidRDefault="00432B8F" w:rsidP="00C31643"/>
    <w:p w:rsidR="00432B8F" w:rsidRDefault="00432B8F" w:rsidP="00C31643">
      <w:r w:rsidRPr="00432B8F">
        <w:rPr>
          <w:b/>
        </w:rPr>
        <w:t>Decision:</w:t>
      </w:r>
      <w:r w:rsidRPr="00432B8F">
        <w:rPr>
          <w:b/>
        </w:rPr>
        <w:tab/>
      </w:r>
      <w:r>
        <w:t>Motion carried.</w:t>
      </w:r>
    </w:p>
    <w:p w:rsidR="00A35E5E" w:rsidRDefault="00A35E5E" w:rsidP="00C31643"/>
    <w:p w:rsidR="008E43D9" w:rsidRDefault="008E43D9" w:rsidP="005243F1">
      <w:pPr>
        <w:pStyle w:val="Heading3"/>
      </w:pPr>
      <w:r w:rsidRPr="00453421">
        <w:t xml:space="preserve">RFP </w:t>
      </w:r>
      <w:r>
        <w:t>f</w:t>
      </w:r>
      <w:r w:rsidRPr="00453421">
        <w:t>or Wastewater Plant Technical Consultant</w:t>
      </w:r>
    </w:p>
    <w:p w:rsidR="008E43D9" w:rsidRDefault="008E43D9" w:rsidP="008E43D9">
      <w:r>
        <w:t>The Town issued a Request for Proposals for a Technical Consultant for our proposed new wastewater treatment facility and three responses were received.  Services provided under this contract will include everything from the initial Request for Quotations and Request for Proposal Development right through to the services required during the construction of the new facility.  The proposals were evaluated and it is being recommended that CBCL be awarded the contract.</w:t>
      </w:r>
    </w:p>
    <w:p w:rsidR="008E43D9" w:rsidRDefault="008E43D9" w:rsidP="008E43D9"/>
    <w:p w:rsidR="005243F1" w:rsidRPr="005243F1" w:rsidRDefault="005243F1" w:rsidP="008E43D9">
      <w:pPr>
        <w:rPr>
          <w:b/>
          <w:sz w:val="26"/>
          <w:szCs w:val="26"/>
        </w:rPr>
      </w:pPr>
      <w:r w:rsidRPr="005243F1">
        <w:rPr>
          <w:b/>
          <w:sz w:val="26"/>
          <w:szCs w:val="26"/>
        </w:rPr>
        <w:t>Motion #14-241</w:t>
      </w:r>
    </w:p>
    <w:p w:rsidR="005243F1" w:rsidRPr="005243F1" w:rsidRDefault="005243F1" w:rsidP="008E43D9">
      <w:pPr>
        <w:rPr>
          <w:b/>
          <w:sz w:val="26"/>
          <w:szCs w:val="26"/>
        </w:rPr>
      </w:pPr>
      <w:r w:rsidRPr="005243F1">
        <w:rPr>
          <w:b/>
          <w:sz w:val="26"/>
          <w:szCs w:val="26"/>
        </w:rPr>
        <w:t>RFP for Wastewater Plant Technical Consultant</w:t>
      </w:r>
    </w:p>
    <w:p w:rsidR="005243F1" w:rsidRDefault="005243F1" w:rsidP="008E43D9"/>
    <w:p w:rsidR="008E43D9" w:rsidRDefault="005243F1" w:rsidP="008E43D9">
      <w:r>
        <w:t xml:space="preserve">Moved by </w:t>
      </w:r>
      <w:proofErr w:type="spellStart"/>
      <w:r>
        <w:t>Councillor</w:t>
      </w:r>
      <w:proofErr w:type="spellEnd"/>
      <w:r>
        <w:t xml:space="preserve"> Lorenzen and seconded by </w:t>
      </w:r>
      <w:proofErr w:type="spellStart"/>
      <w:r>
        <w:t>Councillor</w:t>
      </w:r>
      <w:proofErr w:type="spellEnd"/>
      <w:r>
        <w:t xml:space="preserve"> Parrott </w:t>
      </w:r>
      <w:r w:rsidR="008E43D9">
        <w:t>that the Town of Gander award the contract for the Wastewater Plant Technical Consultant to CBCL Limited.</w:t>
      </w:r>
    </w:p>
    <w:p w:rsidR="005243F1" w:rsidRDefault="005243F1" w:rsidP="008E43D9"/>
    <w:p w:rsidR="005243F1" w:rsidRDefault="00505683" w:rsidP="008E43D9">
      <w:r>
        <w:tab/>
      </w:r>
      <w:r>
        <w:tab/>
        <w:t xml:space="preserve">In </w:t>
      </w:r>
      <w:proofErr w:type="spellStart"/>
      <w:r>
        <w:t>Favour</w:t>
      </w:r>
      <w:proofErr w:type="spellEnd"/>
      <w:r>
        <w:t>:</w:t>
      </w:r>
      <w:r>
        <w:tab/>
        <w:t>7</w:t>
      </w:r>
      <w:r>
        <w:tab/>
        <w:t>Opposing:</w:t>
      </w:r>
      <w:r>
        <w:tab/>
        <w:t>0</w:t>
      </w:r>
    </w:p>
    <w:p w:rsidR="00505683" w:rsidRDefault="00505683" w:rsidP="008E43D9"/>
    <w:p w:rsidR="00505683" w:rsidRPr="00453421" w:rsidRDefault="00505683" w:rsidP="008E43D9">
      <w:r w:rsidRPr="00505683">
        <w:rPr>
          <w:b/>
        </w:rPr>
        <w:t>Decision:</w:t>
      </w:r>
      <w:r w:rsidRPr="00505683">
        <w:rPr>
          <w:b/>
        </w:rPr>
        <w:tab/>
      </w:r>
      <w:r>
        <w:t>Motion carried.</w:t>
      </w:r>
    </w:p>
    <w:p w:rsidR="0046127F" w:rsidRDefault="0046127F" w:rsidP="00C31643"/>
    <w:p w:rsidR="00505683" w:rsidRDefault="00505683" w:rsidP="00505683">
      <w:pPr>
        <w:pStyle w:val="Heading3"/>
      </w:pPr>
      <w:r>
        <w:t>Other</w:t>
      </w:r>
    </w:p>
    <w:p w:rsidR="00505683" w:rsidRDefault="00505683" w:rsidP="00C31643"/>
    <w:p w:rsidR="00505683" w:rsidRPr="00AC6CEC" w:rsidRDefault="00505683" w:rsidP="00C31643">
      <w:proofErr w:type="spellStart"/>
      <w:r w:rsidRPr="00AC6CEC">
        <w:t>Councillor</w:t>
      </w:r>
      <w:proofErr w:type="spellEnd"/>
      <w:r w:rsidRPr="00AC6CEC">
        <w:t xml:space="preserve"> Parrott wanted to commend Mayor Elliott, Paddy O’Brien and Tom Whelan on their quick action</w:t>
      </w:r>
      <w:r w:rsidR="00AD5D99" w:rsidRPr="00AC6CEC">
        <w:t xml:space="preserve"> to revive a spectator who fell ill at the </w:t>
      </w:r>
      <w:r w:rsidR="00FC612D" w:rsidRPr="00AC6CEC">
        <w:t xml:space="preserve">recent Flyer’s </w:t>
      </w:r>
      <w:r w:rsidR="00AD5D99" w:rsidRPr="00AC6CEC">
        <w:t>hockey game.</w:t>
      </w:r>
    </w:p>
    <w:p w:rsidR="00AD5D99" w:rsidRPr="00AC6CEC" w:rsidRDefault="00AD5D99" w:rsidP="00C31643"/>
    <w:p w:rsidR="00AD5D99" w:rsidRPr="00AC6CEC" w:rsidRDefault="00AD5D99" w:rsidP="00C31643">
      <w:proofErr w:type="spellStart"/>
      <w:r w:rsidRPr="00AC6CEC">
        <w:t>Councillor</w:t>
      </w:r>
      <w:proofErr w:type="spellEnd"/>
      <w:r w:rsidRPr="00AC6CEC">
        <w:t xml:space="preserve"> Dove noted there is a free skate added from 4 – 5 pm on Saturday hosted by the Senior Flyers Hockey.</w:t>
      </w:r>
    </w:p>
    <w:p w:rsidR="00505683" w:rsidRPr="00AC6CEC" w:rsidRDefault="00AD5D99" w:rsidP="00C31643">
      <w:proofErr w:type="spellStart"/>
      <w:r w:rsidRPr="00AC6CEC">
        <w:lastRenderedPageBreak/>
        <w:t>Councillor</w:t>
      </w:r>
      <w:proofErr w:type="spellEnd"/>
      <w:r w:rsidRPr="00AC6CEC">
        <w:t xml:space="preserve"> </w:t>
      </w:r>
      <w:proofErr w:type="spellStart"/>
      <w:r w:rsidRPr="00AC6CEC">
        <w:t>McBreairty</w:t>
      </w:r>
      <w:proofErr w:type="spellEnd"/>
      <w:r w:rsidRPr="00AC6CEC">
        <w:t xml:space="preserve"> encourage</w:t>
      </w:r>
      <w:r w:rsidR="00FC612D" w:rsidRPr="00AC6CEC">
        <w:t>d</w:t>
      </w:r>
      <w:r w:rsidRPr="00AC6CEC">
        <w:t xml:space="preserve"> residents to donate to the Food Bank.</w:t>
      </w:r>
    </w:p>
    <w:p w:rsidR="00092B02" w:rsidRPr="00092B02" w:rsidRDefault="007B5E23" w:rsidP="00092B02">
      <w:pPr>
        <w:pStyle w:val="Heading1"/>
      </w:pPr>
      <w:r>
        <w:t>10</w:t>
      </w:r>
      <w:r w:rsidR="00FC700D">
        <w:t>.</w:t>
      </w:r>
      <w:r w:rsidR="00FC700D">
        <w:tab/>
        <w:t>ADJOURNMENT</w:t>
      </w:r>
    </w:p>
    <w:p w:rsidR="00B0215E" w:rsidRDefault="00B0215E" w:rsidP="00B0215E"/>
    <w:p w:rsidR="00B13F07" w:rsidRDefault="00B0215E" w:rsidP="00B0215E">
      <w:pPr>
        <w:rPr>
          <w:b/>
          <w:sz w:val="26"/>
          <w:szCs w:val="26"/>
        </w:rPr>
      </w:pPr>
      <w:r w:rsidRPr="00BA0A0A">
        <w:rPr>
          <w:b/>
          <w:sz w:val="26"/>
          <w:szCs w:val="26"/>
        </w:rPr>
        <w:t>Motion #</w:t>
      </w:r>
      <w:r w:rsidR="00C532C8">
        <w:rPr>
          <w:b/>
          <w:sz w:val="26"/>
          <w:szCs w:val="26"/>
        </w:rPr>
        <w:t>14-</w:t>
      </w:r>
      <w:r w:rsidR="00505683">
        <w:rPr>
          <w:b/>
          <w:sz w:val="26"/>
          <w:szCs w:val="26"/>
        </w:rPr>
        <w:t>242</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There being no fu</w:t>
      </w:r>
      <w:r w:rsidR="00FA38C9">
        <w:t xml:space="preserve">rther business, it was moved by </w:t>
      </w:r>
      <w:r w:rsidR="00C05742">
        <w:t>Deputy Mayor Abbott</w:t>
      </w:r>
      <w:r w:rsidR="00AC71D8">
        <w:t xml:space="preserve"> and seconded by </w:t>
      </w:r>
      <w:proofErr w:type="spellStart"/>
      <w:r w:rsidR="00AC71D8">
        <w:t>Councillor</w:t>
      </w:r>
      <w:proofErr w:type="spellEnd"/>
      <w:r w:rsidR="00AC71D8">
        <w:t xml:space="preserve"> Anstey</w:t>
      </w:r>
      <w:r w:rsidR="00103118">
        <w:t xml:space="preserve"> </w:t>
      </w:r>
      <w:r>
        <w:t>that the meeting be adjourned.</w:t>
      </w:r>
    </w:p>
    <w:p w:rsidR="003B700F" w:rsidRDefault="003B700F" w:rsidP="00B0215E"/>
    <w:p w:rsidR="0066620A" w:rsidRDefault="002D7467" w:rsidP="00B0215E">
      <w:r>
        <w:tab/>
      </w:r>
      <w:r>
        <w:tab/>
        <w:t xml:space="preserve">In </w:t>
      </w:r>
      <w:proofErr w:type="spellStart"/>
      <w:r>
        <w:t>Favour</w:t>
      </w:r>
      <w:proofErr w:type="spellEnd"/>
      <w:r>
        <w:t>:</w:t>
      </w:r>
      <w:r>
        <w:tab/>
      </w:r>
      <w:r w:rsidR="0082703A">
        <w:t>7</w:t>
      </w:r>
      <w:r w:rsidR="00B0215E">
        <w:tab/>
        <w:t>Opposing:</w:t>
      </w:r>
      <w:r w:rsidR="00B0215E">
        <w:tab/>
      </w:r>
      <w:r w:rsidR="00CC10D5">
        <w:t>0</w:t>
      </w:r>
    </w:p>
    <w:p w:rsidR="00AC75DB" w:rsidRDefault="00AC75DB" w:rsidP="00B0215E"/>
    <w:p w:rsidR="0036586B" w:rsidRDefault="00B0215E" w:rsidP="007E0D19">
      <w:r w:rsidRPr="00B15FDE">
        <w:rPr>
          <w:b/>
        </w:rPr>
        <w:t>Decision:</w:t>
      </w:r>
      <w:r>
        <w:tab/>
        <w:t>Motion carried.</w:t>
      </w:r>
    </w:p>
    <w:p w:rsidR="00054954" w:rsidRDefault="00054954" w:rsidP="007E0D19"/>
    <w:p w:rsidR="00C36C39" w:rsidRDefault="00C36C39" w:rsidP="007E0D19"/>
    <w:p w:rsidR="00FF40F4" w:rsidRDefault="00C36C39" w:rsidP="007E0D19">
      <w:r>
        <w:t>T</w:t>
      </w:r>
      <w:r w:rsidR="00FC700D">
        <w:t>he meeting adjourned at</w:t>
      </w:r>
      <w:r w:rsidR="00893E2E">
        <w:t xml:space="preserve"> </w:t>
      </w:r>
      <w:r w:rsidR="00C05742">
        <w:t>5</w:t>
      </w:r>
      <w:r w:rsidR="00FC4E11">
        <w:t>:</w:t>
      </w:r>
      <w:r w:rsidR="00AD5D99">
        <w:t>3</w:t>
      </w:r>
      <w:r w:rsidR="00C05742">
        <w:t>0</w:t>
      </w:r>
      <w:r w:rsidR="00FC4E11">
        <w:t>pm</w:t>
      </w:r>
      <w:r w:rsidR="00C613CD">
        <w:t>.</w:t>
      </w:r>
    </w:p>
    <w:p w:rsidR="00AB03A6" w:rsidRDefault="00AB03A6" w:rsidP="007E0D19"/>
    <w:p w:rsidR="00C36C39" w:rsidRDefault="00C36C39" w:rsidP="007E0D19"/>
    <w:p w:rsidR="00FC700D" w:rsidRDefault="00B11D2B">
      <w:pPr>
        <w:rPr>
          <w:b/>
        </w:rPr>
      </w:pPr>
      <w:r w:rsidRPr="00B11D2B">
        <w:rPr>
          <w:noProof/>
          <w:lang w:val="en-CA" w:eastAsia="en-CA"/>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7F2224" w:rsidRDefault="00C05742" w:rsidP="00FC700D">
      <w:pPr>
        <w:rPr>
          <w:b/>
        </w:rPr>
      </w:pPr>
      <w:r>
        <w:rPr>
          <w:b/>
        </w:rPr>
        <w:t>C. Elliott, Mayor</w:t>
      </w:r>
    </w:p>
    <w:p w:rsidR="00C36C39" w:rsidRDefault="00C36C39" w:rsidP="00FC700D">
      <w:pPr>
        <w:rPr>
          <w:b/>
        </w:rPr>
      </w:pPr>
    </w:p>
    <w:p w:rsidR="0035518B" w:rsidRDefault="0035518B" w:rsidP="00FC700D">
      <w:pPr>
        <w:rPr>
          <w:b/>
        </w:rPr>
      </w:pPr>
    </w:p>
    <w:p w:rsidR="007F2224" w:rsidRDefault="007F2224" w:rsidP="00FC700D">
      <w:pPr>
        <w:rPr>
          <w:b/>
        </w:rPr>
      </w:pPr>
      <w:r>
        <w:rPr>
          <w:b/>
        </w:rPr>
        <w:t>___________________________________</w:t>
      </w:r>
    </w:p>
    <w:p w:rsidR="007F2224" w:rsidRPr="00FC700D" w:rsidRDefault="00923400" w:rsidP="00FC700D">
      <w:pPr>
        <w:rPr>
          <w:b/>
        </w:rPr>
      </w:pPr>
      <w:r>
        <w:rPr>
          <w:b/>
        </w:rPr>
        <w:t>G. Brown</w:t>
      </w:r>
      <w:r w:rsidR="002F1039">
        <w:rPr>
          <w:b/>
        </w:rPr>
        <w:t>, Town Clerk</w:t>
      </w:r>
      <w:r w:rsidR="009555F5">
        <w:rPr>
          <w:b/>
        </w:rPr>
        <w:t xml:space="preserve"> </w:t>
      </w:r>
    </w:p>
    <w:sectPr w:rsidR="007F2224" w:rsidRPr="00FC700D" w:rsidSect="006B03EA">
      <w:headerReference w:type="default" r:id="rId12"/>
      <w:headerReference w:type="first" r:id="rId13"/>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5B47" w:rsidRDefault="00625B47" w:rsidP="007E0D19">
      <w:r>
        <w:separator/>
      </w:r>
    </w:p>
  </w:endnote>
  <w:endnote w:type="continuationSeparator" w:id="0">
    <w:p w:rsidR="00625B47" w:rsidRDefault="00625B47" w:rsidP="007E0D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5B47" w:rsidRDefault="00625B47" w:rsidP="007E0D19">
      <w:r>
        <w:separator/>
      </w:r>
    </w:p>
  </w:footnote>
  <w:footnote w:type="continuationSeparator" w:id="0">
    <w:p w:rsidR="00625B47" w:rsidRDefault="00625B47" w:rsidP="007E0D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5683" w:rsidRPr="007E0D19" w:rsidRDefault="00505683"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t>November 26, 2014</w:t>
    </w:r>
    <w:r w:rsidRPr="007E0D19">
      <w:rPr>
        <w:b/>
        <w:i/>
        <w:color w:val="808080" w:themeColor="background1" w:themeShade="80"/>
      </w:rPr>
      <w:tab/>
    </w:r>
    <w:sdt>
      <w:sdtPr>
        <w:rPr>
          <w:b/>
          <w:i/>
        </w:rPr>
        <w:id w:val="565053189"/>
        <w:docPartObj>
          <w:docPartGallery w:val="Page Numbers (Top of Page)"/>
          <w:docPartUnique/>
        </w:docPartObj>
      </w:sdtPr>
      <w:sdtContent>
        <w:r w:rsidRPr="007E0D19">
          <w:rPr>
            <w:b/>
            <w:i/>
            <w:color w:val="7F7F7F" w:themeColor="text1" w:themeTint="80"/>
          </w:rPr>
          <w:t xml:space="preserve">Page </w:t>
        </w:r>
        <w:r w:rsidR="00B11D2B" w:rsidRPr="007E0D19">
          <w:rPr>
            <w:b/>
            <w:i/>
            <w:color w:val="7F7F7F" w:themeColor="text1" w:themeTint="80"/>
          </w:rPr>
          <w:fldChar w:fldCharType="begin"/>
        </w:r>
        <w:r w:rsidRPr="007E0D19">
          <w:rPr>
            <w:b/>
            <w:i/>
            <w:color w:val="7F7F7F" w:themeColor="text1" w:themeTint="80"/>
          </w:rPr>
          <w:instrText xml:space="preserve"> PAGE </w:instrText>
        </w:r>
        <w:r w:rsidR="00B11D2B" w:rsidRPr="007E0D19">
          <w:rPr>
            <w:b/>
            <w:i/>
            <w:color w:val="7F7F7F" w:themeColor="text1" w:themeTint="80"/>
          </w:rPr>
          <w:fldChar w:fldCharType="separate"/>
        </w:r>
        <w:r w:rsidR="00277D48">
          <w:rPr>
            <w:b/>
            <w:i/>
            <w:noProof/>
            <w:color w:val="7F7F7F" w:themeColor="text1" w:themeTint="80"/>
          </w:rPr>
          <w:t>18</w:t>
        </w:r>
        <w:r w:rsidR="00B11D2B" w:rsidRPr="007E0D19">
          <w:rPr>
            <w:b/>
            <w:i/>
            <w:color w:val="7F7F7F" w:themeColor="text1" w:themeTint="80"/>
          </w:rPr>
          <w:fldChar w:fldCharType="end"/>
        </w:r>
        <w:r w:rsidRPr="007E0D19">
          <w:rPr>
            <w:b/>
            <w:i/>
            <w:color w:val="7F7F7F" w:themeColor="text1" w:themeTint="80"/>
          </w:rPr>
          <w:t xml:space="preserve"> of </w:t>
        </w:r>
        <w:r w:rsidR="00B11D2B" w:rsidRPr="007E0D19">
          <w:rPr>
            <w:b/>
            <w:i/>
            <w:color w:val="7F7F7F" w:themeColor="text1" w:themeTint="80"/>
          </w:rPr>
          <w:fldChar w:fldCharType="begin"/>
        </w:r>
        <w:r w:rsidRPr="007E0D19">
          <w:rPr>
            <w:b/>
            <w:i/>
            <w:color w:val="7F7F7F" w:themeColor="text1" w:themeTint="80"/>
          </w:rPr>
          <w:instrText xml:space="preserve"> NUMPAGES  </w:instrText>
        </w:r>
        <w:r w:rsidR="00B11D2B" w:rsidRPr="007E0D19">
          <w:rPr>
            <w:b/>
            <w:i/>
            <w:color w:val="7F7F7F" w:themeColor="text1" w:themeTint="80"/>
          </w:rPr>
          <w:fldChar w:fldCharType="separate"/>
        </w:r>
        <w:r w:rsidR="00277D48">
          <w:rPr>
            <w:b/>
            <w:i/>
            <w:noProof/>
            <w:color w:val="7F7F7F" w:themeColor="text1" w:themeTint="80"/>
          </w:rPr>
          <w:t>18</w:t>
        </w:r>
        <w:r w:rsidR="00B11D2B" w:rsidRPr="007E0D19">
          <w:rPr>
            <w:b/>
            <w:i/>
            <w:color w:val="7F7F7F" w:themeColor="text1" w:themeTint="80"/>
          </w:rPr>
          <w:fldChar w:fldCharType="end"/>
        </w:r>
      </w:sdtContent>
    </w:sdt>
  </w:p>
  <w:p w:rsidR="00505683" w:rsidRPr="00C22809" w:rsidRDefault="00505683">
    <w:pPr>
      <w:pStyle w:val="Header"/>
      <w:rPr>
        <w:b/>
        <w:i/>
        <w:color w:val="808080" w:themeColor="background1" w:themeShade="80"/>
        <w:u w:val="single"/>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5683" w:rsidRPr="00C20CB1" w:rsidRDefault="00505683"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505683" w:rsidRPr="001169EB" w:rsidRDefault="00505683"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505683" w:rsidRPr="001169EB" w:rsidRDefault="00505683"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November 26, 2014 @ 4:30 p</w:t>
    </w:r>
    <w:r w:rsidRPr="001169EB">
      <w:rPr>
        <w:rFonts w:cs="Arial"/>
        <w:b/>
        <w:sz w:val="28"/>
        <w:szCs w:val="28"/>
      </w:rPr>
      <w:t>m</w:t>
    </w:r>
  </w:p>
  <w:p w:rsidR="00505683" w:rsidRDefault="00505683"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90D6F"/>
    <w:multiLevelType w:val="hybridMultilevel"/>
    <w:tmpl w:val="20604C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197754"/>
    <w:multiLevelType w:val="hybridMultilevel"/>
    <w:tmpl w:val="55E00832"/>
    <w:lvl w:ilvl="0" w:tplc="312E229E">
      <w:start w:val="2"/>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70426A"/>
    <w:multiLevelType w:val="hybridMultilevel"/>
    <w:tmpl w:val="1A8A6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756EBF"/>
    <w:multiLevelType w:val="hybridMultilevel"/>
    <w:tmpl w:val="B6C6689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E966F9"/>
    <w:multiLevelType w:val="hybridMultilevel"/>
    <w:tmpl w:val="CDAE19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360E7E"/>
    <w:multiLevelType w:val="hybridMultilevel"/>
    <w:tmpl w:val="3FA06DF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14483D84"/>
    <w:multiLevelType w:val="hybridMultilevel"/>
    <w:tmpl w:val="86805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E74821"/>
    <w:multiLevelType w:val="hybridMultilevel"/>
    <w:tmpl w:val="DBCA6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FC09C8"/>
    <w:multiLevelType w:val="hybridMultilevel"/>
    <w:tmpl w:val="459AB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2C3D90"/>
    <w:multiLevelType w:val="hybridMultilevel"/>
    <w:tmpl w:val="C9E87606"/>
    <w:lvl w:ilvl="0" w:tplc="346C919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2332C39"/>
    <w:multiLevelType w:val="hybridMultilevel"/>
    <w:tmpl w:val="5FF230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4C70E3E"/>
    <w:multiLevelType w:val="hybridMultilevel"/>
    <w:tmpl w:val="4AF61B20"/>
    <w:lvl w:ilvl="0" w:tplc="04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27E07E40"/>
    <w:multiLevelType w:val="hybridMultilevel"/>
    <w:tmpl w:val="4CC20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BC976E0"/>
    <w:multiLevelType w:val="hybridMultilevel"/>
    <w:tmpl w:val="CEF4FC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310F46FC"/>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781BB9"/>
    <w:multiLevelType w:val="hybridMultilevel"/>
    <w:tmpl w:val="872E89E8"/>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nsid w:val="353A337F"/>
    <w:multiLevelType w:val="hybridMultilevel"/>
    <w:tmpl w:val="DC72A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604F34"/>
    <w:multiLevelType w:val="hybridMultilevel"/>
    <w:tmpl w:val="86FC0F48"/>
    <w:lvl w:ilvl="0" w:tplc="0409000F">
      <w:start w:val="1"/>
      <w:numFmt w:val="decimal"/>
      <w:lvlText w:val="%1."/>
      <w:lvlJc w:val="left"/>
      <w:pPr>
        <w:ind w:left="750" w:hanging="360"/>
      </w:p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8">
    <w:nsid w:val="399E3414"/>
    <w:multiLevelType w:val="hybridMultilevel"/>
    <w:tmpl w:val="02863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E086FF4"/>
    <w:multiLevelType w:val="hybridMultilevel"/>
    <w:tmpl w:val="0BAE4D2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159289C"/>
    <w:multiLevelType w:val="hybridMultilevel"/>
    <w:tmpl w:val="EAE2884C"/>
    <w:lvl w:ilvl="0" w:tplc="D66810F6">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8150CA4"/>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AD520D1"/>
    <w:multiLevelType w:val="hybridMultilevel"/>
    <w:tmpl w:val="78CCA2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BB63957"/>
    <w:multiLevelType w:val="hybridMultilevel"/>
    <w:tmpl w:val="8FF89AE4"/>
    <w:lvl w:ilvl="0" w:tplc="ABBE1F1A">
      <w:start w:val="7"/>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ED004D"/>
    <w:multiLevelType w:val="hybridMultilevel"/>
    <w:tmpl w:val="85741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0E645EE"/>
    <w:multiLevelType w:val="hybridMultilevel"/>
    <w:tmpl w:val="8B000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82D03BE"/>
    <w:multiLevelType w:val="hybridMultilevel"/>
    <w:tmpl w:val="03D6A2D8"/>
    <w:lvl w:ilvl="0" w:tplc="65DC3646">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27">
    <w:nsid w:val="5B4B1A27"/>
    <w:multiLevelType w:val="hybridMultilevel"/>
    <w:tmpl w:val="2292A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0072983"/>
    <w:multiLevelType w:val="hybridMultilevel"/>
    <w:tmpl w:val="72B89A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0451091"/>
    <w:multiLevelType w:val="hybridMultilevel"/>
    <w:tmpl w:val="83B2E2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44C7A9E"/>
    <w:multiLevelType w:val="hybridMultilevel"/>
    <w:tmpl w:val="73B66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C46D71"/>
    <w:multiLevelType w:val="hybridMultilevel"/>
    <w:tmpl w:val="23780F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6A4B30"/>
    <w:multiLevelType w:val="hybridMultilevel"/>
    <w:tmpl w:val="679686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8CE67DF"/>
    <w:multiLevelType w:val="hybridMultilevel"/>
    <w:tmpl w:val="B92C5082"/>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4">
    <w:nsid w:val="69DE417E"/>
    <w:multiLevelType w:val="hybridMultilevel"/>
    <w:tmpl w:val="4E3EEF30"/>
    <w:lvl w:ilvl="0" w:tplc="21F07EDE">
      <w:start w:val="1"/>
      <w:numFmt w:val="decimal"/>
      <w:lvlText w:val="(%1)"/>
      <w:lvlJc w:val="left"/>
      <w:pPr>
        <w:ind w:left="99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B600020"/>
    <w:multiLevelType w:val="hybridMultilevel"/>
    <w:tmpl w:val="20AA9D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07A48D6"/>
    <w:multiLevelType w:val="multilevel"/>
    <w:tmpl w:val="1C2E59FC"/>
    <w:lvl w:ilvl="0">
      <w:start w:val="1"/>
      <w:numFmt w:val="decimal"/>
      <w:lvlText w:val="%1."/>
      <w:lvlJc w:val="left"/>
      <w:pPr>
        <w:tabs>
          <w:tab w:val="num" w:pos="1080"/>
        </w:tabs>
        <w:ind w:left="1080" w:hanging="360"/>
      </w:pPr>
    </w:lvl>
    <w:lvl w:ilvl="1">
      <w:start w:val="1"/>
      <w:numFmt w:val="decimal"/>
      <w:isLgl/>
      <w:lvlText w:val="%1.%2."/>
      <w:lvlJc w:val="left"/>
      <w:pPr>
        <w:ind w:left="1260" w:hanging="540"/>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440" w:hanging="720"/>
      </w:pPr>
      <w:rPr>
        <w:rFonts w:hint="default"/>
        <w:b/>
      </w:rPr>
    </w:lvl>
    <w:lvl w:ilvl="4">
      <w:start w:val="1"/>
      <w:numFmt w:val="decimal"/>
      <w:isLgl/>
      <w:lvlText w:val="%1.%2.%3.%4.%5."/>
      <w:lvlJc w:val="left"/>
      <w:pPr>
        <w:ind w:left="1800" w:hanging="1080"/>
      </w:pPr>
      <w:rPr>
        <w:rFonts w:hint="default"/>
        <w:b/>
      </w:rPr>
    </w:lvl>
    <w:lvl w:ilvl="5">
      <w:start w:val="1"/>
      <w:numFmt w:val="decimal"/>
      <w:isLgl/>
      <w:lvlText w:val="%1.%2.%3.%4.%5.%6."/>
      <w:lvlJc w:val="left"/>
      <w:pPr>
        <w:ind w:left="1800" w:hanging="108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160" w:hanging="1440"/>
      </w:pPr>
      <w:rPr>
        <w:rFonts w:hint="default"/>
        <w:b/>
      </w:rPr>
    </w:lvl>
    <w:lvl w:ilvl="8">
      <w:start w:val="1"/>
      <w:numFmt w:val="decimal"/>
      <w:isLgl/>
      <w:lvlText w:val="%1.%2.%3.%4.%5.%6.%7.%8.%9."/>
      <w:lvlJc w:val="left"/>
      <w:pPr>
        <w:ind w:left="2520" w:hanging="1800"/>
      </w:pPr>
      <w:rPr>
        <w:rFonts w:hint="default"/>
        <w:b/>
      </w:rPr>
    </w:lvl>
  </w:abstractNum>
  <w:abstractNum w:abstractNumId="37">
    <w:nsid w:val="733C0A9F"/>
    <w:multiLevelType w:val="hybridMultilevel"/>
    <w:tmpl w:val="671E78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64E50B8"/>
    <w:multiLevelType w:val="hybridMultilevel"/>
    <w:tmpl w:val="0276B0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6F60A41"/>
    <w:multiLevelType w:val="hybridMultilevel"/>
    <w:tmpl w:val="981287A8"/>
    <w:lvl w:ilvl="0" w:tplc="7BE0A7BE">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74A12B7"/>
    <w:multiLevelType w:val="hybridMultilevel"/>
    <w:tmpl w:val="1E18F1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C884E59"/>
    <w:multiLevelType w:val="hybridMultilevel"/>
    <w:tmpl w:val="585AF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1"/>
  </w:num>
  <w:num w:numId="3">
    <w:abstractNumId w:val="41"/>
  </w:num>
  <w:num w:numId="4">
    <w:abstractNumId w:val="14"/>
  </w:num>
  <w:num w:numId="5">
    <w:abstractNumId w:val="39"/>
  </w:num>
  <w:num w:numId="6">
    <w:abstractNumId w:val="16"/>
  </w:num>
  <w:num w:numId="7">
    <w:abstractNumId w:val="15"/>
  </w:num>
  <w:num w:numId="8">
    <w:abstractNumId w:val="4"/>
  </w:num>
  <w:num w:numId="9">
    <w:abstractNumId w:val="2"/>
  </w:num>
  <w:num w:numId="10">
    <w:abstractNumId w:val="26"/>
  </w:num>
  <w:num w:numId="11">
    <w:abstractNumId w:val="30"/>
  </w:num>
  <w:num w:numId="12">
    <w:abstractNumId w:val="13"/>
  </w:num>
  <w:num w:numId="13">
    <w:abstractNumId w:val="3"/>
  </w:num>
  <w:num w:numId="14">
    <w:abstractNumId w:val="18"/>
  </w:num>
  <w:num w:numId="15">
    <w:abstractNumId w:val="10"/>
  </w:num>
  <w:num w:numId="16">
    <w:abstractNumId w:val="17"/>
  </w:num>
  <w:num w:numId="17">
    <w:abstractNumId w:val="28"/>
  </w:num>
  <w:num w:numId="18">
    <w:abstractNumId w:val="29"/>
  </w:num>
  <w:num w:numId="19">
    <w:abstractNumId w:val="22"/>
  </w:num>
  <w:num w:numId="20">
    <w:abstractNumId w:val="1"/>
  </w:num>
  <w:num w:numId="21">
    <w:abstractNumId w:val="9"/>
  </w:num>
  <w:num w:numId="22">
    <w:abstractNumId w:val="20"/>
  </w:num>
  <w:num w:numId="23">
    <w:abstractNumId w:val="40"/>
  </w:num>
  <w:num w:numId="24">
    <w:abstractNumId w:val="25"/>
  </w:num>
  <w:num w:numId="25">
    <w:abstractNumId w:val="0"/>
  </w:num>
  <w:num w:numId="26">
    <w:abstractNumId w:val="6"/>
  </w:num>
  <w:num w:numId="2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num>
  <w:num w:numId="29">
    <w:abstractNumId w:val="36"/>
  </w:num>
  <w:num w:numId="30">
    <w:abstractNumId w:val="32"/>
  </w:num>
  <w:num w:numId="31">
    <w:abstractNumId w:val="8"/>
  </w:num>
  <w:num w:numId="32">
    <w:abstractNumId w:val="12"/>
  </w:num>
  <w:num w:numId="33">
    <w:abstractNumId w:val="38"/>
  </w:num>
  <w:num w:numId="34">
    <w:abstractNumId w:val="19"/>
  </w:num>
  <w:num w:numId="35">
    <w:abstractNumId w:val="7"/>
  </w:num>
  <w:num w:numId="36">
    <w:abstractNumId w:val="35"/>
  </w:num>
  <w:num w:numId="37">
    <w:abstractNumId w:val="23"/>
  </w:num>
  <w:num w:numId="38">
    <w:abstractNumId w:val="33"/>
  </w:num>
  <w:num w:numId="39">
    <w:abstractNumId w:val="27"/>
  </w:num>
  <w:num w:numId="40">
    <w:abstractNumId w:val="31"/>
  </w:num>
  <w:num w:numId="41">
    <w:abstractNumId w:val="37"/>
  </w:num>
  <w:num w:numId="42">
    <w:abstractNumId w:val="2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11266"/>
  </w:hdrShapeDefaults>
  <w:footnotePr>
    <w:footnote w:id="-1"/>
    <w:footnote w:id="0"/>
  </w:footnotePr>
  <w:endnotePr>
    <w:endnote w:id="-1"/>
    <w:endnote w:id="0"/>
  </w:endnotePr>
  <w:compat/>
  <w:rsids>
    <w:rsidRoot w:val="007E153D"/>
    <w:rsid w:val="00000FA2"/>
    <w:rsid w:val="0000128B"/>
    <w:rsid w:val="00002131"/>
    <w:rsid w:val="000025B6"/>
    <w:rsid w:val="00003161"/>
    <w:rsid w:val="00004424"/>
    <w:rsid w:val="000049D5"/>
    <w:rsid w:val="00004BF1"/>
    <w:rsid w:val="00005069"/>
    <w:rsid w:val="00005551"/>
    <w:rsid w:val="00011271"/>
    <w:rsid w:val="00011418"/>
    <w:rsid w:val="00015103"/>
    <w:rsid w:val="00015E8D"/>
    <w:rsid w:val="00016CAA"/>
    <w:rsid w:val="000171CA"/>
    <w:rsid w:val="00017381"/>
    <w:rsid w:val="000203D3"/>
    <w:rsid w:val="00020655"/>
    <w:rsid w:val="00020B59"/>
    <w:rsid w:val="000212E5"/>
    <w:rsid w:val="000228D9"/>
    <w:rsid w:val="00022F7E"/>
    <w:rsid w:val="000236A5"/>
    <w:rsid w:val="00023A71"/>
    <w:rsid w:val="00023C1A"/>
    <w:rsid w:val="00024481"/>
    <w:rsid w:val="0002453C"/>
    <w:rsid w:val="000248E5"/>
    <w:rsid w:val="000252B3"/>
    <w:rsid w:val="00025AF7"/>
    <w:rsid w:val="00025C9E"/>
    <w:rsid w:val="0002786D"/>
    <w:rsid w:val="000301A7"/>
    <w:rsid w:val="000307C3"/>
    <w:rsid w:val="000309AC"/>
    <w:rsid w:val="0003131A"/>
    <w:rsid w:val="00032243"/>
    <w:rsid w:val="00033733"/>
    <w:rsid w:val="000342C1"/>
    <w:rsid w:val="00034485"/>
    <w:rsid w:val="000344F2"/>
    <w:rsid w:val="00034581"/>
    <w:rsid w:val="00034A1D"/>
    <w:rsid w:val="0003614B"/>
    <w:rsid w:val="00036231"/>
    <w:rsid w:val="000366E0"/>
    <w:rsid w:val="00036A65"/>
    <w:rsid w:val="00037FAD"/>
    <w:rsid w:val="000407C2"/>
    <w:rsid w:val="000418F9"/>
    <w:rsid w:val="00042453"/>
    <w:rsid w:val="00042B56"/>
    <w:rsid w:val="00042BB0"/>
    <w:rsid w:val="00042DC7"/>
    <w:rsid w:val="00043601"/>
    <w:rsid w:val="00043962"/>
    <w:rsid w:val="00044864"/>
    <w:rsid w:val="0004512B"/>
    <w:rsid w:val="00045695"/>
    <w:rsid w:val="000463CD"/>
    <w:rsid w:val="000473B6"/>
    <w:rsid w:val="000474E2"/>
    <w:rsid w:val="00047C53"/>
    <w:rsid w:val="000504CA"/>
    <w:rsid w:val="00050A60"/>
    <w:rsid w:val="00051DFB"/>
    <w:rsid w:val="0005226E"/>
    <w:rsid w:val="00052796"/>
    <w:rsid w:val="00052F31"/>
    <w:rsid w:val="0005330A"/>
    <w:rsid w:val="00054954"/>
    <w:rsid w:val="000552AC"/>
    <w:rsid w:val="000555DE"/>
    <w:rsid w:val="00055D2C"/>
    <w:rsid w:val="000562F0"/>
    <w:rsid w:val="00056440"/>
    <w:rsid w:val="00057249"/>
    <w:rsid w:val="000578F6"/>
    <w:rsid w:val="00057A1A"/>
    <w:rsid w:val="00060051"/>
    <w:rsid w:val="00060423"/>
    <w:rsid w:val="000611B2"/>
    <w:rsid w:val="0006144B"/>
    <w:rsid w:val="00062B3B"/>
    <w:rsid w:val="000631FC"/>
    <w:rsid w:val="00063EF1"/>
    <w:rsid w:val="0006412C"/>
    <w:rsid w:val="00064CE2"/>
    <w:rsid w:val="00066DB6"/>
    <w:rsid w:val="000672CE"/>
    <w:rsid w:val="00067C7A"/>
    <w:rsid w:val="00070204"/>
    <w:rsid w:val="0007082C"/>
    <w:rsid w:val="00071602"/>
    <w:rsid w:val="00071C15"/>
    <w:rsid w:val="0007221E"/>
    <w:rsid w:val="0007267C"/>
    <w:rsid w:val="000731F4"/>
    <w:rsid w:val="00073347"/>
    <w:rsid w:val="00073361"/>
    <w:rsid w:val="00073CAF"/>
    <w:rsid w:val="00074686"/>
    <w:rsid w:val="00074FA0"/>
    <w:rsid w:val="000750B1"/>
    <w:rsid w:val="000764E4"/>
    <w:rsid w:val="0007691D"/>
    <w:rsid w:val="00076B29"/>
    <w:rsid w:val="00076B5A"/>
    <w:rsid w:val="0007765D"/>
    <w:rsid w:val="00080622"/>
    <w:rsid w:val="00080DDE"/>
    <w:rsid w:val="00081237"/>
    <w:rsid w:val="000816CF"/>
    <w:rsid w:val="00082300"/>
    <w:rsid w:val="00082483"/>
    <w:rsid w:val="00084477"/>
    <w:rsid w:val="000848FF"/>
    <w:rsid w:val="000859EF"/>
    <w:rsid w:val="000863EA"/>
    <w:rsid w:val="000865ED"/>
    <w:rsid w:val="000866A0"/>
    <w:rsid w:val="0008747A"/>
    <w:rsid w:val="000876BA"/>
    <w:rsid w:val="00087888"/>
    <w:rsid w:val="00087A30"/>
    <w:rsid w:val="000903B3"/>
    <w:rsid w:val="000906B6"/>
    <w:rsid w:val="00090B5E"/>
    <w:rsid w:val="00090B7F"/>
    <w:rsid w:val="00090CBB"/>
    <w:rsid w:val="00090D0E"/>
    <w:rsid w:val="00090E0C"/>
    <w:rsid w:val="00091412"/>
    <w:rsid w:val="00091A34"/>
    <w:rsid w:val="00092673"/>
    <w:rsid w:val="0009271F"/>
    <w:rsid w:val="00092B02"/>
    <w:rsid w:val="000935DA"/>
    <w:rsid w:val="000937E4"/>
    <w:rsid w:val="00093C1C"/>
    <w:rsid w:val="00093F7F"/>
    <w:rsid w:val="000940EE"/>
    <w:rsid w:val="00094D09"/>
    <w:rsid w:val="00095ED1"/>
    <w:rsid w:val="00095F78"/>
    <w:rsid w:val="0009651E"/>
    <w:rsid w:val="00096625"/>
    <w:rsid w:val="000967F1"/>
    <w:rsid w:val="00096DBE"/>
    <w:rsid w:val="00097386"/>
    <w:rsid w:val="000973F7"/>
    <w:rsid w:val="000973FD"/>
    <w:rsid w:val="000A02B6"/>
    <w:rsid w:val="000A0889"/>
    <w:rsid w:val="000A0D47"/>
    <w:rsid w:val="000A1324"/>
    <w:rsid w:val="000A13EA"/>
    <w:rsid w:val="000A148E"/>
    <w:rsid w:val="000A182A"/>
    <w:rsid w:val="000A1E38"/>
    <w:rsid w:val="000A27B9"/>
    <w:rsid w:val="000A29E9"/>
    <w:rsid w:val="000A2B71"/>
    <w:rsid w:val="000A3D22"/>
    <w:rsid w:val="000A6393"/>
    <w:rsid w:val="000A6497"/>
    <w:rsid w:val="000A654C"/>
    <w:rsid w:val="000A7CA8"/>
    <w:rsid w:val="000B0748"/>
    <w:rsid w:val="000B1B57"/>
    <w:rsid w:val="000B1F30"/>
    <w:rsid w:val="000B27A6"/>
    <w:rsid w:val="000B3321"/>
    <w:rsid w:val="000B3360"/>
    <w:rsid w:val="000B388A"/>
    <w:rsid w:val="000B3961"/>
    <w:rsid w:val="000B3A42"/>
    <w:rsid w:val="000B51B1"/>
    <w:rsid w:val="000B58DD"/>
    <w:rsid w:val="000B5C30"/>
    <w:rsid w:val="000B5C8A"/>
    <w:rsid w:val="000C0227"/>
    <w:rsid w:val="000C0417"/>
    <w:rsid w:val="000C0421"/>
    <w:rsid w:val="000C0D8D"/>
    <w:rsid w:val="000C0E52"/>
    <w:rsid w:val="000C16B3"/>
    <w:rsid w:val="000C1FFD"/>
    <w:rsid w:val="000C3D77"/>
    <w:rsid w:val="000C402E"/>
    <w:rsid w:val="000C4F33"/>
    <w:rsid w:val="000C6601"/>
    <w:rsid w:val="000C6DE5"/>
    <w:rsid w:val="000C7693"/>
    <w:rsid w:val="000C79E9"/>
    <w:rsid w:val="000C7B8B"/>
    <w:rsid w:val="000D0342"/>
    <w:rsid w:val="000D0580"/>
    <w:rsid w:val="000D1235"/>
    <w:rsid w:val="000D17D4"/>
    <w:rsid w:val="000D1884"/>
    <w:rsid w:val="000D195E"/>
    <w:rsid w:val="000D1F2B"/>
    <w:rsid w:val="000D1F47"/>
    <w:rsid w:val="000D207D"/>
    <w:rsid w:val="000D21CB"/>
    <w:rsid w:val="000D26DB"/>
    <w:rsid w:val="000D2AB2"/>
    <w:rsid w:val="000D34CE"/>
    <w:rsid w:val="000D3C05"/>
    <w:rsid w:val="000D3EE2"/>
    <w:rsid w:val="000D46FC"/>
    <w:rsid w:val="000D603E"/>
    <w:rsid w:val="000D62E8"/>
    <w:rsid w:val="000D6722"/>
    <w:rsid w:val="000D6C00"/>
    <w:rsid w:val="000D7620"/>
    <w:rsid w:val="000E0143"/>
    <w:rsid w:val="000E02D5"/>
    <w:rsid w:val="000E0E47"/>
    <w:rsid w:val="000E11B4"/>
    <w:rsid w:val="000E1E01"/>
    <w:rsid w:val="000E2469"/>
    <w:rsid w:val="000E4E98"/>
    <w:rsid w:val="000E5694"/>
    <w:rsid w:val="000E6C92"/>
    <w:rsid w:val="000E757A"/>
    <w:rsid w:val="000E78D5"/>
    <w:rsid w:val="000F00A7"/>
    <w:rsid w:val="000F07D2"/>
    <w:rsid w:val="000F0EE1"/>
    <w:rsid w:val="000F1F5C"/>
    <w:rsid w:val="000F211A"/>
    <w:rsid w:val="000F22B2"/>
    <w:rsid w:val="000F2394"/>
    <w:rsid w:val="000F3BBF"/>
    <w:rsid w:val="000F3C31"/>
    <w:rsid w:val="000F3D68"/>
    <w:rsid w:val="000F3ED2"/>
    <w:rsid w:val="000F4CB7"/>
    <w:rsid w:val="000F53CF"/>
    <w:rsid w:val="000F5B73"/>
    <w:rsid w:val="000F5CFB"/>
    <w:rsid w:val="000F632C"/>
    <w:rsid w:val="001001DE"/>
    <w:rsid w:val="00100274"/>
    <w:rsid w:val="00100C43"/>
    <w:rsid w:val="00100CEF"/>
    <w:rsid w:val="00101870"/>
    <w:rsid w:val="001018AF"/>
    <w:rsid w:val="0010190D"/>
    <w:rsid w:val="001020F5"/>
    <w:rsid w:val="00102846"/>
    <w:rsid w:val="00103118"/>
    <w:rsid w:val="0010320B"/>
    <w:rsid w:val="00103646"/>
    <w:rsid w:val="001048A9"/>
    <w:rsid w:val="00105328"/>
    <w:rsid w:val="00105AB2"/>
    <w:rsid w:val="00106CC2"/>
    <w:rsid w:val="0010700A"/>
    <w:rsid w:val="001071A7"/>
    <w:rsid w:val="001101EA"/>
    <w:rsid w:val="001111EC"/>
    <w:rsid w:val="00111315"/>
    <w:rsid w:val="0011170B"/>
    <w:rsid w:val="0011186A"/>
    <w:rsid w:val="001126CC"/>
    <w:rsid w:val="00112B9A"/>
    <w:rsid w:val="0011392C"/>
    <w:rsid w:val="00113956"/>
    <w:rsid w:val="00114E60"/>
    <w:rsid w:val="001151BF"/>
    <w:rsid w:val="00115E14"/>
    <w:rsid w:val="0011668F"/>
    <w:rsid w:val="0011677A"/>
    <w:rsid w:val="00116A36"/>
    <w:rsid w:val="00120752"/>
    <w:rsid w:val="00122775"/>
    <w:rsid w:val="001233C8"/>
    <w:rsid w:val="00124599"/>
    <w:rsid w:val="00125096"/>
    <w:rsid w:val="00125C98"/>
    <w:rsid w:val="0012632D"/>
    <w:rsid w:val="00126569"/>
    <w:rsid w:val="001265FC"/>
    <w:rsid w:val="00126D26"/>
    <w:rsid w:val="00126E8B"/>
    <w:rsid w:val="00130092"/>
    <w:rsid w:val="001300D7"/>
    <w:rsid w:val="0013031E"/>
    <w:rsid w:val="001307E4"/>
    <w:rsid w:val="001308A9"/>
    <w:rsid w:val="00130EF4"/>
    <w:rsid w:val="00131083"/>
    <w:rsid w:val="00131159"/>
    <w:rsid w:val="001320E5"/>
    <w:rsid w:val="001327BE"/>
    <w:rsid w:val="00132ED3"/>
    <w:rsid w:val="001336B2"/>
    <w:rsid w:val="00133B59"/>
    <w:rsid w:val="00134ADF"/>
    <w:rsid w:val="001355AC"/>
    <w:rsid w:val="00135FDD"/>
    <w:rsid w:val="00136231"/>
    <w:rsid w:val="00136936"/>
    <w:rsid w:val="00137060"/>
    <w:rsid w:val="00137FAE"/>
    <w:rsid w:val="00140129"/>
    <w:rsid w:val="0014018D"/>
    <w:rsid w:val="0014071F"/>
    <w:rsid w:val="00140ECA"/>
    <w:rsid w:val="001412D6"/>
    <w:rsid w:val="00141567"/>
    <w:rsid w:val="00141658"/>
    <w:rsid w:val="00141B1A"/>
    <w:rsid w:val="001421E5"/>
    <w:rsid w:val="00142A6D"/>
    <w:rsid w:val="00143416"/>
    <w:rsid w:val="00143616"/>
    <w:rsid w:val="00143C75"/>
    <w:rsid w:val="001441DA"/>
    <w:rsid w:val="00144419"/>
    <w:rsid w:val="00145C39"/>
    <w:rsid w:val="001461BC"/>
    <w:rsid w:val="00146DA4"/>
    <w:rsid w:val="00146F44"/>
    <w:rsid w:val="0014716F"/>
    <w:rsid w:val="00147B87"/>
    <w:rsid w:val="00147C64"/>
    <w:rsid w:val="0015055B"/>
    <w:rsid w:val="0015095E"/>
    <w:rsid w:val="00151525"/>
    <w:rsid w:val="00151C5F"/>
    <w:rsid w:val="00152017"/>
    <w:rsid w:val="001523B0"/>
    <w:rsid w:val="001557C1"/>
    <w:rsid w:val="00155804"/>
    <w:rsid w:val="00156825"/>
    <w:rsid w:val="00156961"/>
    <w:rsid w:val="0015712F"/>
    <w:rsid w:val="0015768E"/>
    <w:rsid w:val="00157992"/>
    <w:rsid w:val="00161022"/>
    <w:rsid w:val="00161106"/>
    <w:rsid w:val="001631BB"/>
    <w:rsid w:val="00163780"/>
    <w:rsid w:val="0016402B"/>
    <w:rsid w:val="00164A97"/>
    <w:rsid w:val="00165930"/>
    <w:rsid w:val="00165D56"/>
    <w:rsid w:val="00165E45"/>
    <w:rsid w:val="00166D90"/>
    <w:rsid w:val="00167061"/>
    <w:rsid w:val="00167247"/>
    <w:rsid w:val="00171668"/>
    <w:rsid w:val="00171BD2"/>
    <w:rsid w:val="00172108"/>
    <w:rsid w:val="0017278B"/>
    <w:rsid w:val="00172E36"/>
    <w:rsid w:val="00173E4E"/>
    <w:rsid w:val="001742AC"/>
    <w:rsid w:val="0017491C"/>
    <w:rsid w:val="00174D36"/>
    <w:rsid w:val="00174DBA"/>
    <w:rsid w:val="00174F2B"/>
    <w:rsid w:val="0017524D"/>
    <w:rsid w:val="00176105"/>
    <w:rsid w:val="0018010E"/>
    <w:rsid w:val="00180802"/>
    <w:rsid w:val="00180E72"/>
    <w:rsid w:val="001813BA"/>
    <w:rsid w:val="00182114"/>
    <w:rsid w:val="00182146"/>
    <w:rsid w:val="00182635"/>
    <w:rsid w:val="00182651"/>
    <w:rsid w:val="00182681"/>
    <w:rsid w:val="001833C6"/>
    <w:rsid w:val="00183D86"/>
    <w:rsid w:val="001840D6"/>
    <w:rsid w:val="00184293"/>
    <w:rsid w:val="001843D8"/>
    <w:rsid w:val="00184985"/>
    <w:rsid w:val="001852D7"/>
    <w:rsid w:val="0018569B"/>
    <w:rsid w:val="00185CF8"/>
    <w:rsid w:val="001863A3"/>
    <w:rsid w:val="001867D1"/>
    <w:rsid w:val="00187140"/>
    <w:rsid w:val="00187725"/>
    <w:rsid w:val="00191AD7"/>
    <w:rsid w:val="00192153"/>
    <w:rsid w:val="00192513"/>
    <w:rsid w:val="00192919"/>
    <w:rsid w:val="00192A3E"/>
    <w:rsid w:val="001936D8"/>
    <w:rsid w:val="00193860"/>
    <w:rsid w:val="0019447F"/>
    <w:rsid w:val="00194E59"/>
    <w:rsid w:val="00194EE4"/>
    <w:rsid w:val="00195153"/>
    <w:rsid w:val="00195837"/>
    <w:rsid w:val="00195C53"/>
    <w:rsid w:val="0019732C"/>
    <w:rsid w:val="001973FE"/>
    <w:rsid w:val="00197782"/>
    <w:rsid w:val="001979DB"/>
    <w:rsid w:val="001A0532"/>
    <w:rsid w:val="001A0BD2"/>
    <w:rsid w:val="001A11CB"/>
    <w:rsid w:val="001A149E"/>
    <w:rsid w:val="001A158A"/>
    <w:rsid w:val="001A2811"/>
    <w:rsid w:val="001A3CD0"/>
    <w:rsid w:val="001A3F23"/>
    <w:rsid w:val="001A3FBD"/>
    <w:rsid w:val="001A5367"/>
    <w:rsid w:val="001A56C7"/>
    <w:rsid w:val="001A57AD"/>
    <w:rsid w:val="001A68CA"/>
    <w:rsid w:val="001B07DE"/>
    <w:rsid w:val="001B0A3E"/>
    <w:rsid w:val="001B0FB5"/>
    <w:rsid w:val="001B1057"/>
    <w:rsid w:val="001B3BDD"/>
    <w:rsid w:val="001B40A9"/>
    <w:rsid w:val="001B5347"/>
    <w:rsid w:val="001B5FA0"/>
    <w:rsid w:val="001B6191"/>
    <w:rsid w:val="001B62E1"/>
    <w:rsid w:val="001B66A8"/>
    <w:rsid w:val="001B70FD"/>
    <w:rsid w:val="001B754A"/>
    <w:rsid w:val="001B796A"/>
    <w:rsid w:val="001B7CB8"/>
    <w:rsid w:val="001B7D27"/>
    <w:rsid w:val="001C03D5"/>
    <w:rsid w:val="001C09EB"/>
    <w:rsid w:val="001C0BEA"/>
    <w:rsid w:val="001C0D4D"/>
    <w:rsid w:val="001C2EC9"/>
    <w:rsid w:val="001C32C4"/>
    <w:rsid w:val="001C33F2"/>
    <w:rsid w:val="001C4189"/>
    <w:rsid w:val="001C41D4"/>
    <w:rsid w:val="001C42D1"/>
    <w:rsid w:val="001C50BA"/>
    <w:rsid w:val="001C5C67"/>
    <w:rsid w:val="001C6B9E"/>
    <w:rsid w:val="001C70DB"/>
    <w:rsid w:val="001C7A09"/>
    <w:rsid w:val="001D1358"/>
    <w:rsid w:val="001D21A9"/>
    <w:rsid w:val="001D35C7"/>
    <w:rsid w:val="001D379E"/>
    <w:rsid w:val="001D3C22"/>
    <w:rsid w:val="001D460C"/>
    <w:rsid w:val="001D4A75"/>
    <w:rsid w:val="001D4AA4"/>
    <w:rsid w:val="001D59E8"/>
    <w:rsid w:val="001D7286"/>
    <w:rsid w:val="001E037E"/>
    <w:rsid w:val="001E04ED"/>
    <w:rsid w:val="001E097B"/>
    <w:rsid w:val="001E0A5A"/>
    <w:rsid w:val="001E0E0E"/>
    <w:rsid w:val="001E1AF4"/>
    <w:rsid w:val="001E224E"/>
    <w:rsid w:val="001E233B"/>
    <w:rsid w:val="001E270F"/>
    <w:rsid w:val="001E2DEE"/>
    <w:rsid w:val="001E38F5"/>
    <w:rsid w:val="001E4000"/>
    <w:rsid w:val="001E425A"/>
    <w:rsid w:val="001E6F5D"/>
    <w:rsid w:val="001E740B"/>
    <w:rsid w:val="001E74B6"/>
    <w:rsid w:val="001E75F2"/>
    <w:rsid w:val="001E78F0"/>
    <w:rsid w:val="001F1461"/>
    <w:rsid w:val="001F203E"/>
    <w:rsid w:val="001F2762"/>
    <w:rsid w:val="001F29AF"/>
    <w:rsid w:val="001F29B3"/>
    <w:rsid w:val="001F2BF5"/>
    <w:rsid w:val="001F3244"/>
    <w:rsid w:val="001F369B"/>
    <w:rsid w:val="001F3B2C"/>
    <w:rsid w:val="001F3DBA"/>
    <w:rsid w:val="001F45DD"/>
    <w:rsid w:val="001F4939"/>
    <w:rsid w:val="001F4ACC"/>
    <w:rsid w:val="001F526F"/>
    <w:rsid w:val="001F57E6"/>
    <w:rsid w:val="001F74A4"/>
    <w:rsid w:val="001F74E6"/>
    <w:rsid w:val="00200247"/>
    <w:rsid w:val="00200865"/>
    <w:rsid w:val="002011C4"/>
    <w:rsid w:val="002015A1"/>
    <w:rsid w:val="002020CB"/>
    <w:rsid w:val="00203144"/>
    <w:rsid w:val="002034FB"/>
    <w:rsid w:val="00206E46"/>
    <w:rsid w:val="002070B5"/>
    <w:rsid w:val="00207D02"/>
    <w:rsid w:val="0021024C"/>
    <w:rsid w:val="00210E1C"/>
    <w:rsid w:val="00211314"/>
    <w:rsid w:val="002119EF"/>
    <w:rsid w:val="00211E81"/>
    <w:rsid w:val="00212276"/>
    <w:rsid w:val="00212C38"/>
    <w:rsid w:val="00215E0A"/>
    <w:rsid w:val="00216B3D"/>
    <w:rsid w:val="00217B0A"/>
    <w:rsid w:val="00220083"/>
    <w:rsid w:val="00220294"/>
    <w:rsid w:val="002208C0"/>
    <w:rsid w:val="00220ABA"/>
    <w:rsid w:val="00220BAA"/>
    <w:rsid w:val="00222115"/>
    <w:rsid w:val="00222229"/>
    <w:rsid w:val="00222291"/>
    <w:rsid w:val="00223696"/>
    <w:rsid w:val="002254D6"/>
    <w:rsid w:val="00225699"/>
    <w:rsid w:val="00226A85"/>
    <w:rsid w:val="00226D37"/>
    <w:rsid w:val="00226FBD"/>
    <w:rsid w:val="00227566"/>
    <w:rsid w:val="0022759D"/>
    <w:rsid w:val="0022783F"/>
    <w:rsid w:val="002278DD"/>
    <w:rsid w:val="00227AA5"/>
    <w:rsid w:val="00227E54"/>
    <w:rsid w:val="0023042D"/>
    <w:rsid w:val="00230572"/>
    <w:rsid w:val="0023096D"/>
    <w:rsid w:val="0023159F"/>
    <w:rsid w:val="0023253E"/>
    <w:rsid w:val="002326CB"/>
    <w:rsid w:val="00233437"/>
    <w:rsid w:val="00233599"/>
    <w:rsid w:val="002340A4"/>
    <w:rsid w:val="0023459A"/>
    <w:rsid w:val="00234B3A"/>
    <w:rsid w:val="002353E4"/>
    <w:rsid w:val="002355FD"/>
    <w:rsid w:val="002358B2"/>
    <w:rsid w:val="002362D1"/>
    <w:rsid w:val="00236E68"/>
    <w:rsid w:val="00237B29"/>
    <w:rsid w:val="0024047A"/>
    <w:rsid w:val="00240491"/>
    <w:rsid w:val="00240FB0"/>
    <w:rsid w:val="002410D0"/>
    <w:rsid w:val="00241ADB"/>
    <w:rsid w:val="00241B86"/>
    <w:rsid w:val="00242832"/>
    <w:rsid w:val="0024362F"/>
    <w:rsid w:val="00243ED9"/>
    <w:rsid w:val="00244667"/>
    <w:rsid w:val="002447E1"/>
    <w:rsid w:val="00244E52"/>
    <w:rsid w:val="00244F9A"/>
    <w:rsid w:val="00245B33"/>
    <w:rsid w:val="00245FB4"/>
    <w:rsid w:val="002465AB"/>
    <w:rsid w:val="00246B7F"/>
    <w:rsid w:val="00246F1E"/>
    <w:rsid w:val="00246F43"/>
    <w:rsid w:val="00247017"/>
    <w:rsid w:val="00247486"/>
    <w:rsid w:val="00247B1A"/>
    <w:rsid w:val="00251098"/>
    <w:rsid w:val="002512C8"/>
    <w:rsid w:val="002513CF"/>
    <w:rsid w:val="00251A5A"/>
    <w:rsid w:val="00252908"/>
    <w:rsid w:val="00252C64"/>
    <w:rsid w:val="002536EB"/>
    <w:rsid w:val="00254A99"/>
    <w:rsid w:val="00254D64"/>
    <w:rsid w:val="00254DB3"/>
    <w:rsid w:val="00255577"/>
    <w:rsid w:val="002558AF"/>
    <w:rsid w:val="00257E47"/>
    <w:rsid w:val="002603BA"/>
    <w:rsid w:val="0026063A"/>
    <w:rsid w:val="00260D4C"/>
    <w:rsid w:val="002611A2"/>
    <w:rsid w:val="00261326"/>
    <w:rsid w:val="002613CA"/>
    <w:rsid w:val="002622DB"/>
    <w:rsid w:val="0026262F"/>
    <w:rsid w:val="00262B60"/>
    <w:rsid w:val="00262C41"/>
    <w:rsid w:val="00262F6A"/>
    <w:rsid w:val="00263295"/>
    <w:rsid w:val="00263455"/>
    <w:rsid w:val="00263C88"/>
    <w:rsid w:val="00264C7B"/>
    <w:rsid w:val="00264D75"/>
    <w:rsid w:val="00266C77"/>
    <w:rsid w:val="00266F34"/>
    <w:rsid w:val="00267547"/>
    <w:rsid w:val="00267D50"/>
    <w:rsid w:val="00270453"/>
    <w:rsid w:val="0027189B"/>
    <w:rsid w:val="002720E9"/>
    <w:rsid w:val="002720F2"/>
    <w:rsid w:val="00272356"/>
    <w:rsid w:val="002723E6"/>
    <w:rsid w:val="002725CF"/>
    <w:rsid w:val="00273125"/>
    <w:rsid w:val="00273166"/>
    <w:rsid w:val="0027321B"/>
    <w:rsid w:val="002737E8"/>
    <w:rsid w:val="00274F31"/>
    <w:rsid w:val="00275765"/>
    <w:rsid w:val="00277493"/>
    <w:rsid w:val="00277D48"/>
    <w:rsid w:val="00280923"/>
    <w:rsid w:val="00280E2F"/>
    <w:rsid w:val="00282958"/>
    <w:rsid w:val="00282AB8"/>
    <w:rsid w:val="00282EDB"/>
    <w:rsid w:val="00283494"/>
    <w:rsid w:val="002837AD"/>
    <w:rsid w:val="002841AD"/>
    <w:rsid w:val="00284925"/>
    <w:rsid w:val="00284C70"/>
    <w:rsid w:val="00284FBA"/>
    <w:rsid w:val="0028577E"/>
    <w:rsid w:val="00285D01"/>
    <w:rsid w:val="00285DF7"/>
    <w:rsid w:val="00285F0E"/>
    <w:rsid w:val="00285F3E"/>
    <w:rsid w:val="00286DE2"/>
    <w:rsid w:val="00286DE8"/>
    <w:rsid w:val="00286EFA"/>
    <w:rsid w:val="0028748F"/>
    <w:rsid w:val="00287BCD"/>
    <w:rsid w:val="00290089"/>
    <w:rsid w:val="0029099A"/>
    <w:rsid w:val="00290DE0"/>
    <w:rsid w:val="00290E90"/>
    <w:rsid w:val="00291595"/>
    <w:rsid w:val="0029206F"/>
    <w:rsid w:val="00292975"/>
    <w:rsid w:val="0029319B"/>
    <w:rsid w:val="00293BFA"/>
    <w:rsid w:val="002949E4"/>
    <w:rsid w:val="00294CFF"/>
    <w:rsid w:val="0029596D"/>
    <w:rsid w:val="00295C19"/>
    <w:rsid w:val="00296851"/>
    <w:rsid w:val="00296AAC"/>
    <w:rsid w:val="00296CCE"/>
    <w:rsid w:val="00296EBC"/>
    <w:rsid w:val="002A021E"/>
    <w:rsid w:val="002A1516"/>
    <w:rsid w:val="002A180A"/>
    <w:rsid w:val="002A2170"/>
    <w:rsid w:val="002A2EA2"/>
    <w:rsid w:val="002A30C5"/>
    <w:rsid w:val="002A5598"/>
    <w:rsid w:val="002A5854"/>
    <w:rsid w:val="002A65D2"/>
    <w:rsid w:val="002A6A09"/>
    <w:rsid w:val="002A6C31"/>
    <w:rsid w:val="002A6CCD"/>
    <w:rsid w:val="002A71F7"/>
    <w:rsid w:val="002A734B"/>
    <w:rsid w:val="002A743D"/>
    <w:rsid w:val="002A7B7B"/>
    <w:rsid w:val="002B07A2"/>
    <w:rsid w:val="002B0D43"/>
    <w:rsid w:val="002B1699"/>
    <w:rsid w:val="002B18A3"/>
    <w:rsid w:val="002B1E8F"/>
    <w:rsid w:val="002B203E"/>
    <w:rsid w:val="002B2321"/>
    <w:rsid w:val="002B278D"/>
    <w:rsid w:val="002B29B9"/>
    <w:rsid w:val="002B4334"/>
    <w:rsid w:val="002B43D8"/>
    <w:rsid w:val="002B481A"/>
    <w:rsid w:val="002B4AF3"/>
    <w:rsid w:val="002B50D0"/>
    <w:rsid w:val="002B5B61"/>
    <w:rsid w:val="002B5FD4"/>
    <w:rsid w:val="002B6829"/>
    <w:rsid w:val="002C0611"/>
    <w:rsid w:val="002C18CF"/>
    <w:rsid w:val="002C1F0B"/>
    <w:rsid w:val="002C1FEE"/>
    <w:rsid w:val="002C3899"/>
    <w:rsid w:val="002C3FC8"/>
    <w:rsid w:val="002C4337"/>
    <w:rsid w:val="002C4756"/>
    <w:rsid w:val="002C4A71"/>
    <w:rsid w:val="002C4BBA"/>
    <w:rsid w:val="002C583E"/>
    <w:rsid w:val="002C5CCD"/>
    <w:rsid w:val="002D0435"/>
    <w:rsid w:val="002D24FE"/>
    <w:rsid w:val="002D251C"/>
    <w:rsid w:val="002D2A8E"/>
    <w:rsid w:val="002D2E32"/>
    <w:rsid w:val="002D356D"/>
    <w:rsid w:val="002D4F50"/>
    <w:rsid w:val="002D5937"/>
    <w:rsid w:val="002D67B8"/>
    <w:rsid w:val="002D6BEA"/>
    <w:rsid w:val="002D722C"/>
    <w:rsid w:val="002D7467"/>
    <w:rsid w:val="002D7740"/>
    <w:rsid w:val="002D7B49"/>
    <w:rsid w:val="002D7DC6"/>
    <w:rsid w:val="002E1992"/>
    <w:rsid w:val="002E1A3C"/>
    <w:rsid w:val="002E1B8F"/>
    <w:rsid w:val="002E2379"/>
    <w:rsid w:val="002E3E59"/>
    <w:rsid w:val="002E3F4D"/>
    <w:rsid w:val="002E4F8A"/>
    <w:rsid w:val="002E51D8"/>
    <w:rsid w:val="002E56C8"/>
    <w:rsid w:val="002E5719"/>
    <w:rsid w:val="002E6C18"/>
    <w:rsid w:val="002E6C7C"/>
    <w:rsid w:val="002E7228"/>
    <w:rsid w:val="002E7307"/>
    <w:rsid w:val="002F1039"/>
    <w:rsid w:val="002F175B"/>
    <w:rsid w:val="002F3361"/>
    <w:rsid w:val="002F3594"/>
    <w:rsid w:val="002F395C"/>
    <w:rsid w:val="002F3AB1"/>
    <w:rsid w:val="002F48F7"/>
    <w:rsid w:val="002F4F01"/>
    <w:rsid w:val="002F50C5"/>
    <w:rsid w:val="002F5787"/>
    <w:rsid w:val="002F6FF9"/>
    <w:rsid w:val="002F71DF"/>
    <w:rsid w:val="00300413"/>
    <w:rsid w:val="003004A3"/>
    <w:rsid w:val="003007F9"/>
    <w:rsid w:val="0030126A"/>
    <w:rsid w:val="003029E4"/>
    <w:rsid w:val="003035A4"/>
    <w:rsid w:val="00303BD6"/>
    <w:rsid w:val="00304ED7"/>
    <w:rsid w:val="0030529E"/>
    <w:rsid w:val="00306FBE"/>
    <w:rsid w:val="00311225"/>
    <w:rsid w:val="00311385"/>
    <w:rsid w:val="0031139F"/>
    <w:rsid w:val="00311CF3"/>
    <w:rsid w:val="0031291F"/>
    <w:rsid w:val="0031382B"/>
    <w:rsid w:val="00313952"/>
    <w:rsid w:val="00313BDC"/>
    <w:rsid w:val="0031473C"/>
    <w:rsid w:val="003148BF"/>
    <w:rsid w:val="00315C7D"/>
    <w:rsid w:val="0031619A"/>
    <w:rsid w:val="00316721"/>
    <w:rsid w:val="00316E4E"/>
    <w:rsid w:val="003170A0"/>
    <w:rsid w:val="0031747D"/>
    <w:rsid w:val="00317B04"/>
    <w:rsid w:val="00317BE7"/>
    <w:rsid w:val="00317F0C"/>
    <w:rsid w:val="003200E8"/>
    <w:rsid w:val="00320623"/>
    <w:rsid w:val="00321C81"/>
    <w:rsid w:val="00321D6E"/>
    <w:rsid w:val="003220A6"/>
    <w:rsid w:val="0032254F"/>
    <w:rsid w:val="00322AE4"/>
    <w:rsid w:val="0032377F"/>
    <w:rsid w:val="00323C04"/>
    <w:rsid w:val="00323EA9"/>
    <w:rsid w:val="003242A1"/>
    <w:rsid w:val="00324681"/>
    <w:rsid w:val="003246FF"/>
    <w:rsid w:val="00324909"/>
    <w:rsid w:val="00324CF8"/>
    <w:rsid w:val="0032595C"/>
    <w:rsid w:val="00325B2A"/>
    <w:rsid w:val="00325B7B"/>
    <w:rsid w:val="00325F07"/>
    <w:rsid w:val="00326277"/>
    <w:rsid w:val="003266F5"/>
    <w:rsid w:val="003273F8"/>
    <w:rsid w:val="00327A4D"/>
    <w:rsid w:val="003303C7"/>
    <w:rsid w:val="00330CC4"/>
    <w:rsid w:val="0033192B"/>
    <w:rsid w:val="00331D06"/>
    <w:rsid w:val="00331DC1"/>
    <w:rsid w:val="00331F49"/>
    <w:rsid w:val="00332CD5"/>
    <w:rsid w:val="00332E79"/>
    <w:rsid w:val="00333ABE"/>
    <w:rsid w:val="00333CEB"/>
    <w:rsid w:val="00334EE6"/>
    <w:rsid w:val="0033540A"/>
    <w:rsid w:val="0033582E"/>
    <w:rsid w:val="00336A6C"/>
    <w:rsid w:val="00337A5E"/>
    <w:rsid w:val="00337BED"/>
    <w:rsid w:val="003401DB"/>
    <w:rsid w:val="00341463"/>
    <w:rsid w:val="003416DD"/>
    <w:rsid w:val="003434AB"/>
    <w:rsid w:val="0034355D"/>
    <w:rsid w:val="003445AC"/>
    <w:rsid w:val="0034490D"/>
    <w:rsid w:val="00345AEC"/>
    <w:rsid w:val="00345CA0"/>
    <w:rsid w:val="00346720"/>
    <w:rsid w:val="00346B3C"/>
    <w:rsid w:val="00347276"/>
    <w:rsid w:val="0034747F"/>
    <w:rsid w:val="003478EC"/>
    <w:rsid w:val="00347E48"/>
    <w:rsid w:val="00351078"/>
    <w:rsid w:val="00351B80"/>
    <w:rsid w:val="00352442"/>
    <w:rsid w:val="00352E77"/>
    <w:rsid w:val="00354368"/>
    <w:rsid w:val="0035479B"/>
    <w:rsid w:val="00354C61"/>
    <w:rsid w:val="0035518B"/>
    <w:rsid w:val="00356325"/>
    <w:rsid w:val="003568C9"/>
    <w:rsid w:val="003575E6"/>
    <w:rsid w:val="00357E7F"/>
    <w:rsid w:val="00360B5B"/>
    <w:rsid w:val="00361AF5"/>
    <w:rsid w:val="00362730"/>
    <w:rsid w:val="00362F45"/>
    <w:rsid w:val="00363538"/>
    <w:rsid w:val="00363FF1"/>
    <w:rsid w:val="00364C5B"/>
    <w:rsid w:val="00364EEC"/>
    <w:rsid w:val="0036586B"/>
    <w:rsid w:val="00365934"/>
    <w:rsid w:val="00366401"/>
    <w:rsid w:val="00366C76"/>
    <w:rsid w:val="00367581"/>
    <w:rsid w:val="00367C4C"/>
    <w:rsid w:val="00367E91"/>
    <w:rsid w:val="003726C8"/>
    <w:rsid w:val="00372F1E"/>
    <w:rsid w:val="0037318E"/>
    <w:rsid w:val="0037351A"/>
    <w:rsid w:val="00373625"/>
    <w:rsid w:val="00373AFA"/>
    <w:rsid w:val="00375E89"/>
    <w:rsid w:val="003763CB"/>
    <w:rsid w:val="003765E3"/>
    <w:rsid w:val="00376B3D"/>
    <w:rsid w:val="00377C99"/>
    <w:rsid w:val="00380EBC"/>
    <w:rsid w:val="0038122D"/>
    <w:rsid w:val="003815F0"/>
    <w:rsid w:val="00381AF7"/>
    <w:rsid w:val="00382195"/>
    <w:rsid w:val="0038246A"/>
    <w:rsid w:val="00382ACE"/>
    <w:rsid w:val="00383CB5"/>
    <w:rsid w:val="003848FE"/>
    <w:rsid w:val="003849AF"/>
    <w:rsid w:val="00385732"/>
    <w:rsid w:val="003857EA"/>
    <w:rsid w:val="00386DCE"/>
    <w:rsid w:val="003875CE"/>
    <w:rsid w:val="003918A3"/>
    <w:rsid w:val="003919BF"/>
    <w:rsid w:val="00392691"/>
    <w:rsid w:val="003926D1"/>
    <w:rsid w:val="00392932"/>
    <w:rsid w:val="00392BB3"/>
    <w:rsid w:val="00392E04"/>
    <w:rsid w:val="003933BB"/>
    <w:rsid w:val="0039459F"/>
    <w:rsid w:val="00394B28"/>
    <w:rsid w:val="003952BE"/>
    <w:rsid w:val="003966FB"/>
    <w:rsid w:val="003968D8"/>
    <w:rsid w:val="00396C83"/>
    <w:rsid w:val="0039724B"/>
    <w:rsid w:val="0039735F"/>
    <w:rsid w:val="003974EA"/>
    <w:rsid w:val="003979BF"/>
    <w:rsid w:val="00397D2D"/>
    <w:rsid w:val="003A0439"/>
    <w:rsid w:val="003A083A"/>
    <w:rsid w:val="003A22F8"/>
    <w:rsid w:val="003A338D"/>
    <w:rsid w:val="003A3520"/>
    <w:rsid w:val="003A3887"/>
    <w:rsid w:val="003A4181"/>
    <w:rsid w:val="003A5F79"/>
    <w:rsid w:val="003B0334"/>
    <w:rsid w:val="003B0731"/>
    <w:rsid w:val="003B0828"/>
    <w:rsid w:val="003B0B85"/>
    <w:rsid w:val="003B0C45"/>
    <w:rsid w:val="003B0DD3"/>
    <w:rsid w:val="003B1B95"/>
    <w:rsid w:val="003B27A9"/>
    <w:rsid w:val="003B3049"/>
    <w:rsid w:val="003B3499"/>
    <w:rsid w:val="003B369A"/>
    <w:rsid w:val="003B459B"/>
    <w:rsid w:val="003B5402"/>
    <w:rsid w:val="003B6232"/>
    <w:rsid w:val="003B700F"/>
    <w:rsid w:val="003B72C0"/>
    <w:rsid w:val="003B7819"/>
    <w:rsid w:val="003B7CF9"/>
    <w:rsid w:val="003C033A"/>
    <w:rsid w:val="003C06C9"/>
    <w:rsid w:val="003C1CE9"/>
    <w:rsid w:val="003C1E50"/>
    <w:rsid w:val="003C2204"/>
    <w:rsid w:val="003C26F8"/>
    <w:rsid w:val="003C3EB0"/>
    <w:rsid w:val="003C4501"/>
    <w:rsid w:val="003C47C1"/>
    <w:rsid w:val="003C4882"/>
    <w:rsid w:val="003C49F6"/>
    <w:rsid w:val="003C4DFC"/>
    <w:rsid w:val="003C54A0"/>
    <w:rsid w:val="003C58E1"/>
    <w:rsid w:val="003C5C5C"/>
    <w:rsid w:val="003C5E79"/>
    <w:rsid w:val="003C6A5B"/>
    <w:rsid w:val="003C7520"/>
    <w:rsid w:val="003D046C"/>
    <w:rsid w:val="003D193D"/>
    <w:rsid w:val="003D1B12"/>
    <w:rsid w:val="003D4735"/>
    <w:rsid w:val="003D4781"/>
    <w:rsid w:val="003D4C20"/>
    <w:rsid w:val="003D5B1D"/>
    <w:rsid w:val="003D6BA2"/>
    <w:rsid w:val="003D6C46"/>
    <w:rsid w:val="003D7550"/>
    <w:rsid w:val="003D7776"/>
    <w:rsid w:val="003D7E13"/>
    <w:rsid w:val="003E02E4"/>
    <w:rsid w:val="003E04FB"/>
    <w:rsid w:val="003E1E36"/>
    <w:rsid w:val="003E1EAF"/>
    <w:rsid w:val="003E24BD"/>
    <w:rsid w:val="003E27F2"/>
    <w:rsid w:val="003E310F"/>
    <w:rsid w:val="003E3157"/>
    <w:rsid w:val="003E3480"/>
    <w:rsid w:val="003E4C9E"/>
    <w:rsid w:val="003E4CC8"/>
    <w:rsid w:val="003E4FD9"/>
    <w:rsid w:val="003E563A"/>
    <w:rsid w:val="003E57AD"/>
    <w:rsid w:val="003E5FD1"/>
    <w:rsid w:val="003E6595"/>
    <w:rsid w:val="003E67D5"/>
    <w:rsid w:val="003F028B"/>
    <w:rsid w:val="003F0F9A"/>
    <w:rsid w:val="003F158C"/>
    <w:rsid w:val="003F1846"/>
    <w:rsid w:val="003F18E8"/>
    <w:rsid w:val="003F28B3"/>
    <w:rsid w:val="003F3617"/>
    <w:rsid w:val="003F5133"/>
    <w:rsid w:val="003F5835"/>
    <w:rsid w:val="003F5EF7"/>
    <w:rsid w:val="003F6117"/>
    <w:rsid w:val="003F61FB"/>
    <w:rsid w:val="003F6443"/>
    <w:rsid w:val="004000AD"/>
    <w:rsid w:val="004005C4"/>
    <w:rsid w:val="004022BC"/>
    <w:rsid w:val="0040269F"/>
    <w:rsid w:val="0040347A"/>
    <w:rsid w:val="00404252"/>
    <w:rsid w:val="0040482A"/>
    <w:rsid w:val="00405B5E"/>
    <w:rsid w:val="00406568"/>
    <w:rsid w:val="004067DF"/>
    <w:rsid w:val="00407F44"/>
    <w:rsid w:val="0041059C"/>
    <w:rsid w:val="00410641"/>
    <w:rsid w:val="004111D0"/>
    <w:rsid w:val="0041128D"/>
    <w:rsid w:val="00411460"/>
    <w:rsid w:val="00411926"/>
    <w:rsid w:val="00411CA3"/>
    <w:rsid w:val="00411D3A"/>
    <w:rsid w:val="004127F8"/>
    <w:rsid w:val="00412FB9"/>
    <w:rsid w:val="004134EF"/>
    <w:rsid w:val="00414B5A"/>
    <w:rsid w:val="00415290"/>
    <w:rsid w:val="00415609"/>
    <w:rsid w:val="00415A61"/>
    <w:rsid w:val="00415A81"/>
    <w:rsid w:val="00415B2E"/>
    <w:rsid w:val="00415EDF"/>
    <w:rsid w:val="00416263"/>
    <w:rsid w:val="00416BA2"/>
    <w:rsid w:val="00417E97"/>
    <w:rsid w:val="00417EF1"/>
    <w:rsid w:val="004218A4"/>
    <w:rsid w:val="00422C9D"/>
    <w:rsid w:val="004239A0"/>
    <w:rsid w:val="00423B29"/>
    <w:rsid w:val="0042426A"/>
    <w:rsid w:val="004244B1"/>
    <w:rsid w:val="00424B13"/>
    <w:rsid w:val="00424D5A"/>
    <w:rsid w:val="0042575A"/>
    <w:rsid w:val="00425993"/>
    <w:rsid w:val="0042622C"/>
    <w:rsid w:val="004269C7"/>
    <w:rsid w:val="00426C16"/>
    <w:rsid w:val="00427676"/>
    <w:rsid w:val="00430EE5"/>
    <w:rsid w:val="00431CEA"/>
    <w:rsid w:val="00431D08"/>
    <w:rsid w:val="00432B34"/>
    <w:rsid w:val="00432B8F"/>
    <w:rsid w:val="004332F1"/>
    <w:rsid w:val="00433732"/>
    <w:rsid w:val="004338CD"/>
    <w:rsid w:val="00434C34"/>
    <w:rsid w:val="00434C44"/>
    <w:rsid w:val="00434C6A"/>
    <w:rsid w:val="00435F6C"/>
    <w:rsid w:val="0043609C"/>
    <w:rsid w:val="004369F5"/>
    <w:rsid w:val="00436B20"/>
    <w:rsid w:val="00436C56"/>
    <w:rsid w:val="0043732D"/>
    <w:rsid w:val="00437566"/>
    <w:rsid w:val="00437611"/>
    <w:rsid w:val="004411C1"/>
    <w:rsid w:val="00441A26"/>
    <w:rsid w:val="00441DB4"/>
    <w:rsid w:val="00443BD9"/>
    <w:rsid w:val="004441B8"/>
    <w:rsid w:val="00444468"/>
    <w:rsid w:val="00444C8F"/>
    <w:rsid w:val="0044549D"/>
    <w:rsid w:val="00446009"/>
    <w:rsid w:val="00446267"/>
    <w:rsid w:val="00446D40"/>
    <w:rsid w:val="00447785"/>
    <w:rsid w:val="00447FA4"/>
    <w:rsid w:val="00450775"/>
    <w:rsid w:val="0045109B"/>
    <w:rsid w:val="0045123A"/>
    <w:rsid w:val="00452135"/>
    <w:rsid w:val="004524FC"/>
    <w:rsid w:val="00452942"/>
    <w:rsid w:val="004537F5"/>
    <w:rsid w:val="00453A95"/>
    <w:rsid w:val="00454623"/>
    <w:rsid w:val="004558AC"/>
    <w:rsid w:val="00455D37"/>
    <w:rsid w:val="00456512"/>
    <w:rsid w:val="004575E4"/>
    <w:rsid w:val="00457764"/>
    <w:rsid w:val="004606A4"/>
    <w:rsid w:val="0046127F"/>
    <w:rsid w:val="00461BDC"/>
    <w:rsid w:val="0046384A"/>
    <w:rsid w:val="00464004"/>
    <w:rsid w:val="0046418E"/>
    <w:rsid w:val="004662B9"/>
    <w:rsid w:val="0046770F"/>
    <w:rsid w:val="00470A5E"/>
    <w:rsid w:val="00471393"/>
    <w:rsid w:val="00471689"/>
    <w:rsid w:val="00471E9F"/>
    <w:rsid w:val="004721A5"/>
    <w:rsid w:val="00472399"/>
    <w:rsid w:val="00472506"/>
    <w:rsid w:val="00472DA8"/>
    <w:rsid w:val="00472E30"/>
    <w:rsid w:val="00473643"/>
    <w:rsid w:val="00473DDC"/>
    <w:rsid w:val="00473EEA"/>
    <w:rsid w:val="00474798"/>
    <w:rsid w:val="00474873"/>
    <w:rsid w:val="00474C0E"/>
    <w:rsid w:val="004759F6"/>
    <w:rsid w:val="00475D79"/>
    <w:rsid w:val="00476751"/>
    <w:rsid w:val="00476E89"/>
    <w:rsid w:val="00477027"/>
    <w:rsid w:val="0048011B"/>
    <w:rsid w:val="00480376"/>
    <w:rsid w:val="00480908"/>
    <w:rsid w:val="00481C19"/>
    <w:rsid w:val="00482275"/>
    <w:rsid w:val="0048395F"/>
    <w:rsid w:val="00485477"/>
    <w:rsid w:val="0048761D"/>
    <w:rsid w:val="00487BE4"/>
    <w:rsid w:val="004907C7"/>
    <w:rsid w:val="0049112C"/>
    <w:rsid w:val="0049135E"/>
    <w:rsid w:val="004924E7"/>
    <w:rsid w:val="00493384"/>
    <w:rsid w:val="00494F3D"/>
    <w:rsid w:val="00495305"/>
    <w:rsid w:val="00495FC4"/>
    <w:rsid w:val="004962C3"/>
    <w:rsid w:val="00496390"/>
    <w:rsid w:val="0049649C"/>
    <w:rsid w:val="00496C78"/>
    <w:rsid w:val="004A05E0"/>
    <w:rsid w:val="004A1961"/>
    <w:rsid w:val="004A1B78"/>
    <w:rsid w:val="004A2343"/>
    <w:rsid w:val="004A2F99"/>
    <w:rsid w:val="004A3026"/>
    <w:rsid w:val="004A340A"/>
    <w:rsid w:val="004A3E0D"/>
    <w:rsid w:val="004A45CA"/>
    <w:rsid w:val="004A4C6F"/>
    <w:rsid w:val="004A4CB1"/>
    <w:rsid w:val="004A549C"/>
    <w:rsid w:val="004A6CB0"/>
    <w:rsid w:val="004A712D"/>
    <w:rsid w:val="004A725C"/>
    <w:rsid w:val="004A749A"/>
    <w:rsid w:val="004A78D8"/>
    <w:rsid w:val="004A7960"/>
    <w:rsid w:val="004A7F14"/>
    <w:rsid w:val="004B0778"/>
    <w:rsid w:val="004B0E31"/>
    <w:rsid w:val="004B12CF"/>
    <w:rsid w:val="004B22E4"/>
    <w:rsid w:val="004B30DC"/>
    <w:rsid w:val="004B3365"/>
    <w:rsid w:val="004B4249"/>
    <w:rsid w:val="004B55D9"/>
    <w:rsid w:val="004B5794"/>
    <w:rsid w:val="004B58A1"/>
    <w:rsid w:val="004B6081"/>
    <w:rsid w:val="004B6AB4"/>
    <w:rsid w:val="004B6CE7"/>
    <w:rsid w:val="004B75F2"/>
    <w:rsid w:val="004C03EB"/>
    <w:rsid w:val="004C0F2D"/>
    <w:rsid w:val="004C1DD4"/>
    <w:rsid w:val="004C274F"/>
    <w:rsid w:val="004C3018"/>
    <w:rsid w:val="004C33B2"/>
    <w:rsid w:val="004C389D"/>
    <w:rsid w:val="004C3DE6"/>
    <w:rsid w:val="004C4E0A"/>
    <w:rsid w:val="004C51B9"/>
    <w:rsid w:val="004C63B4"/>
    <w:rsid w:val="004C6D03"/>
    <w:rsid w:val="004C6F7C"/>
    <w:rsid w:val="004C74C7"/>
    <w:rsid w:val="004D0180"/>
    <w:rsid w:val="004D0596"/>
    <w:rsid w:val="004D0637"/>
    <w:rsid w:val="004D069C"/>
    <w:rsid w:val="004D0C5A"/>
    <w:rsid w:val="004D0D78"/>
    <w:rsid w:val="004D0E5A"/>
    <w:rsid w:val="004D15C1"/>
    <w:rsid w:val="004D1F80"/>
    <w:rsid w:val="004D304B"/>
    <w:rsid w:val="004D31E6"/>
    <w:rsid w:val="004D32D9"/>
    <w:rsid w:val="004D3C82"/>
    <w:rsid w:val="004D3EB4"/>
    <w:rsid w:val="004D4111"/>
    <w:rsid w:val="004D4315"/>
    <w:rsid w:val="004D4D6C"/>
    <w:rsid w:val="004D511E"/>
    <w:rsid w:val="004D51B2"/>
    <w:rsid w:val="004D57AB"/>
    <w:rsid w:val="004D5B4F"/>
    <w:rsid w:val="004D5BED"/>
    <w:rsid w:val="004D6A52"/>
    <w:rsid w:val="004D6B40"/>
    <w:rsid w:val="004D6C1A"/>
    <w:rsid w:val="004D7357"/>
    <w:rsid w:val="004D78ED"/>
    <w:rsid w:val="004D7E3C"/>
    <w:rsid w:val="004E025E"/>
    <w:rsid w:val="004E0C92"/>
    <w:rsid w:val="004E1693"/>
    <w:rsid w:val="004E185A"/>
    <w:rsid w:val="004E2286"/>
    <w:rsid w:val="004E34D1"/>
    <w:rsid w:val="004E3699"/>
    <w:rsid w:val="004E3812"/>
    <w:rsid w:val="004E3F7C"/>
    <w:rsid w:val="004E506D"/>
    <w:rsid w:val="004E58D0"/>
    <w:rsid w:val="004E5D82"/>
    <w:rsid w:val="004E6632"/>
    <w:rsid w:val="004E6B2A"/>
    <w:rsid w:val="004E6C03"/>
    <w:rsid w:val="004E6CA2"/>
    <w:rsid w:val="004E791D"/>
    <w:rsid w:val="004E7A11"/>
    <w:rsid w:val="004E7C2F"/>
    <w:rsid w:val="004F0544"/>
    <w:rsid w:val="004F074F"/>
    <w:rsid w:val="004F0CA1"/>
    <w:rsid w:val="004F15A0"/>
    <w:rsid w:val="004F18D7"/>
    <w:rsid w:val="004F28B5"/>
    <w:rsid w:val="004F39C8"/>
    <w:rsid w:val="004F4595"/>
    <w:rsid w:val="004F4750"/>
    <w:rsid w:val="004F5092"/>
    <w:rsid w:val="004F6423"/>
    <w:rsid w:val="004F6CD9"/>
    <w:rsid w:val="004F724E"/>
    <w:rsid w:val="005001E0"/>
    <w:rsid w:val="00501689"/>
    <w:rsid w:val="00501B2B"/>
    <w:rsid w:val="00501DE5"/>
    <w:rsid w:val="00502DEA"/>
    <w:rsid w:val="0050305C"/>
    <w:rsid w:val="00503BF1"/>
    <w:rsid w:val="00503D20"/>
    <w:rsid w:val="00504178"/>
    <w:rsid w:val="00504251"/>
    <w:rsid w:val="00504582"/>
    <w:rsid w:val="0050461E"/>
    <w:rsid w:val="0050462E"/>
    <w:rsid w:val="00504E33"/>
    <w:rsid w:val="00505683"/>
    <w:rsid w:val="00505752"/>
    <w:rsid w:val="005057AD"/>
    <w:rsid w:val="005063F2"/>
    <w:rsid w:val="00506E91"/>
    <w:rsid w:val="0050756F"/>
    <w:rsid w:val="005076DB"/>
    <w:rsid w:val="00507B15"/>
    <w:rsid w:val="005106C0"/>
    <w:rsid w:val="005107FB"/>
    <w:rsid w:val="005118DA"/>
    <w:rsid w:val="00512129"/>
    <w:rsid w:val="005124A8"/>
    <w:rsid w:val="00512655"/>
    <w:rsid w:val="0051284A"/>
    <w:rsid w:val="00512E43"/>
    <w:rsid w:val="0051301D"/>
    <w:rsid w:val="005136D0"/>
    <w:rsid w:val="00513E8D"/>
    <w:rsid w:val="00513EBA"/>
    <w:rsid w:val="00514646"/>
    <w:rsid w:val="00515815"/>
    <w:rsid w:val="00516BB2"/>
    <w:rsid w:val="0051753A"/>
    <w:rsid w:val="00517F26"/>
    <w:rsid w:val="00520A66"/>
    <w:rsid w:val="005211B3"/>
    <w:rsid w:val="005218B0"/>
    <w:rsid w:val="00521970"/>
    <w:rsid w:val="00522300"/>
    <w:rsid w:val="005236DD"/>
    <w:rsid w:val="005238F0"/>
    <w:rsid w:val="00523B0F"/>
    <w:rsid w:val="00523CC8"/>
    <w:rsid w:val="005243F1"/>
    <w:rsid w:val="0052445C"/>
    <w:rsid w:val="00524517"/>
    <w:rsid w:val="0052461F"/>
    <w:rsid w:val="00525A9D"/>
    <w:rsid w:val="0052628C"/>
    <w:rsid w:val="005265DB"/>
    <w:rsid w:val="005268AD"/>
    <w:rsid w:val="00526FC2"/>
    <w:rsid w:val="005307A2"/>
    <w:rsid w:val="005309A1"/>
    <w:rsid w:val="005315A1"/>
    <w:rsid w:val="00531CAE"/>
    <w:rsid w:val="005321B1"/>
    <w:rsid w:val="005325E3"/>
    <w:rsid w:val="00533198"/>
    <w:rsid w:val="00533692"/>
    <w:rsid w:val="005351E7"/>
    <w:rsid w:val="0053523E"/>
    <w:rsid w:val="00536050"/>
    <w:rsid w:val="00536385"/>
    <w:rsid w:val="005365A3"/>
    <w:rsid w:val="0053797B"/>
    <w:rsid w:val="00541922"/>
    <w:rsid w:val="005420FD"/>
    <w:rsid w:val="005423C7"/>
    <w:rsid w:val="005424D4"/>
    <w:rsid w:val="00542944"/>
    <w:rsid w:val="005429E7"/>
    <w:rsid w:val="00542A77"/>
    <w:rsid w:val="00545024"/>
    <w:rsid w:val="00545935"/>
    <w:rsid w:val="005465C8"/>
    <w:rsid w:val="005468A8"/>
    <w:rsid w:val="00546E39"/>
    <w:rsid w:val="005516EA"/>
    <w:rsid w:val="005524EC"/>
    <w:rsid w:val="005527E8"/>
    <w:rsid w:val="00552A0A"/>
    <w:rsid w:val="00553066"/>
    <w:rsid w:val="005536E6"/>
    <w:rsid w:val="00553E9F"/>
    <w:rsid w:val="00554ABC"/>
    <w:rsid w:val="00555FF1"/>
    <w:rsid w:val="005563A8"/>
    <w:rsid w:val="005565BE"/>
    <w:rsid w:val="005566AD"/>
    <w:rsid w:val="00557740"/>
    <w:rsid w:val="0056038D"/>
    <w:rsid w:val="00561238"/>
    <w:rsid w:val="005616D3"/>
    <w:rsid w:val="005618C7"/>
    <w:rsid w:val="00561A29"/>
    <w:rsid w:val="00561BF1"/>
    <w:rsid w:val="005620FF"/>
    <w:rsid w:val="00562E67"/>
    <w:rsid w:val="0056466A"/>
    <w:rsid w:val="005646BE"/>
    <w:rsid w:val="00564BB9"/>
    <w:rsid w:val="005658C5"/>
    <w:rsid w:val="00565C02"/>
    <w:rsid w:val="005663F9"/>
    <w:rsid w:val="00566409"/>
    <w:rsid w:val="00566418"/>
    <w:rsid w:val="00566E92"/>
    <w:rsid w:val="00567539"/>
    <w:rsid w:val="0056757F"/>
    <w:rsid w:val="00570538"/>
    <w:rsid w:val="0057067F"/>
    <w:rsid w:val="005709BD"/>
    <w:rsid w:val="00570A57"/>
    <w:rsid w:val="00570BBB"/>
    <w:rsid w:val="0057152A"/>
    <w:rsid w:val="005718D3"/>
    <w:rsid w:val="0057225C"/>
    <w:rsid w:val="005731FE"/>
    <w:rsid w:val="00573517"/>
    <w:rsid w:val="0057448D"/>
    <w:rsid w:val="00574643"/>
    <w:rsid w:val="005754B3"/>
    <w:rsid w:val="00575AAC"/>
    <w:rsid w:val="00576093"/>
    <w:rsid w:val="005762E4"/>
    <w:rsid w:val="00577EEC"/>
    <w:rsid w:val="00577FAC"/>
    <w:rsid w:val="00581274"/>
    <w:rsid w:val="0058137F"/>
    <w:rsid w:val="005817FE"/>
    <w:rsid w:val="00582C32"/>
    <w:rsid w:val="00582C87"/>
    <w:rsid w:val="00584297"/>
    <w:rsid w:val="00584A35"/>
    <w:rsid w:val="00584DD4"/>
    <w:rsid w:val="005853C4"/>
    <w:rsid w:val="00585657"/>
    <w:rsid w:val="005856E3"/>
    <w:rsid w:val="0058589D"/>
    <w:rsid w:val="00586816"/>
    <w:rsid w:val="00586E2D"/>
    <w:rsid w:val="00587BA6"/>
    <w:rsid w:val="00590002"/>
    <w:rsid w:val="005915E2"/>
    <w:rsid w:val="00592816"/>
    <w:rsid w:val="0059300D"/>
    <w:rsid w:val="0059383A"/>
    <w:rsid w:val="00594D7F"/>
    <w:rsid w:val="0059699E"/>
    <w:rsid w:val="00596C0C"/>
    <w:rsid w:val="00596CE6"/>
    <w:rsid w:val="00596D48"/>
    <w:rsid w:val="00596E72"/>
    <w:rsid w:val="005975C6"/>
    <w:rsid w:val="005A067A"/>
    <w:rsid w:val="005A0923"/>
    <w:rsid w:val="005A1EAB"/>
    <w:rsid w:val="005A26F5"/>
    <w:rsid w:val="005A2F60"/>
    <w:rsid w:val="005A36A4"/>
    <w:rsid w:val="005A3708"/>
    <w:rsid w:val="005A4174"/>
    <w:rsid w:val="005A431D"/>
    <w:rsid w:val="005A570D"/>
    <w:rsid w:val="005A7753"/>
    <w:rsid w:val="005A7846"/>
    <w:rsid w:val="005A7FD3"/>
    <w:rsid w:val="005B4924"/>
    <w:rsid w:val="005B5495"/>
    <w:rsid w:val="005B5CCA"/>
    <w:rsid w:val="005B6044"/>
    <w:rsid w:val="005B6630"/>
    <w:rsid w:val="005B67B5"/>
    <w:rsid w:val="005B6C61"/>
    <w:rsid w:val="005B7811"/>
    <w:rsid w:val="005B7A97"/>
    <w:rsid w:val="005B7E93"/>
    <w:rsid w:val="005C0E23"/>
    <w:rsid w:val="005C10D3"/>
    <w:rsid w:val="005C1D08"/>
    <w:rsid w:val="005C2A30"/>
    <w:rsid w:val="005C3AE1"/>
    <w:rsid w:val="005C55AB"/>
    <w:rsid w:val="005C5753"/>
    <w:rsid w:val="005C5E23"/>
    <w:rsid w:val="005C6666"/>
    <w:rsid w:val="005C6903"/>
    <w:rsid w:val="005C6C9C"/>
    <w:rsid w:val="005C7494"/>
    <w:rsid w:val="005D01E8"/>
    <w:rsid w:val="005D1285"/>
    <w:rsid w:val="005D1386"/>
    <w:rsid w:val="005D1743"/>
    <w:rsid w:val="005D4457"/>
    <w:rsid w:val="005D5196"/>
    <w:rsid w:val="005D51F1"/>
    <w:rsid w:val="005D5597"/>
    <w:rsid w:val="005D5953"/>
    <w:rsid w:val="005D660E"/>
    <w:rsid w:val="005D6E6B"/>
    <w:rsid w:val="005D7707"/>
    <w:rsid w:val="005D7D66"/>
    <w:rsid w:val="005D7F44"/>
    <w:rsid w:val="005E0FA3"/>
    <w:rsid w:val="005E19CE"/>
    <w:rsid w:val="005E21B7"/>
    <w:rsid w:val="005E27A0"/>
    <w:rsid w:val="005E2985"/>
    <w:rsid w:val="005E2CC1"/>
    <w:rsid w:val="005E2EDC"/>
    <w:rsid w:val="005E3B03"/>
    <w:rsid w:val="005E4034"/>
    <w:rsid w:val="005E41C4"/>
    <w:rsid w:val="005E4300"/>
    <w:rsid w:val="005E4537"/>
    <w:rsid w:val="005E5047"/>
    <w:rsid w:val="005E51CC"/>
    <w:rsid w:val="005E550D"/>
    <w:rsid w:val="005E6C89"/>
    <w:rsid w:val="005E7759"/>
    <w:rsid w:val="005E7B01"/>
    <w:rsid w:val="005F0045"/>
    <w:rsid w:val="005F051B"/>
    <w:rsid w:val="005F0EF0"/>
    <w:rsid w:val="005F0F37"/>
    <w:rsid w:val="005F11E1"/>
    <w:rsid w:val="005F1CD4"/>
    <w:rsid w:val="005F2051"/>
    <w:rsid w:val="005F206A"/>
    <w:rsid w:val="005F2676"/>
    <w:rsid w:val="005F2E28"/>
    <w:rsid w:val="005F30C7"/>
    <w:rsid w:val="005F30E3"/>
    <w:rsid w:val="005F3334"/>
    <w:rsid w:val="005F3B3A"/>
    <w:rsid w:val="005F45BC"/>
    <w:rsid w:val="005F552B"/>
    <w:rsid w:val="005F71ED"/>
    <w:rsid w:val="005F72ED"/>
    <w:rsid w:val="005F7D48"/>
    <w:rsid w:val="006007AB"/>
    <w:rsid w:val="00600A04"/>
    <w:rsid w:val="0060201F"/>
    <w:rsid w:val="00602975"/>
    <w:rsid w:val="0060361C"/>
    <w:rsid w:val="00603B8A"/>
    <w:rsid w:val="00603C26"/>
    <w:rsid w:val="0060514E"/>
    <w:rsid w:val="00605226"/>
    <w:rsid w:val="006052E1"/>
    <w:rsid w:val="0060577F"/>
    <w:rsid w:val="00606E8C"/>
    <w:rsid w:val="00607009"/>
    <w:rsid w:val="00610785"/>
    <w:rsid w:val="00610879"/>
    <w:rsid w:val="00611BB5"/>
    <w:rsid w:val="00612818"/>
    <w:rsid w:val="00612DA9"/>
    <w:rsid w:val="00612E45"/>
    <w:rsid w:val="006146C3"/>
    <w:rsid w:val="00614D4C"/>
    <w:rsid w:val="00616176"/>
    <w:rsid w:val="00616410"/>
    <w:rsid w:val="0061652B"/>
    <w:rsid w:val="00616784"/>
    <w:rsid w:val="006179D6"/>
    <w:rsid w:val="00620CEC"/>
    <w:rsid w:val="0062101D"/>
    <w:rsid w:val="00621034"/>
    <w:rsid w:val="00621ABF"/>
    <w:rsid w:val="00621C8F"/>
    <w:rsid w:val="00622EBD"/>
    <w:rsid w:val="0062324F"/>
    <w:rsid w:val="0062355E"/>
    <w:rsid w:val="006237A2"/>
    <w:rsid w:val="00623B43"/>
    <w:rsid w:val="00623C04"/>
    <w:rsid w:val="00624B98"/>
    <w:rsid w:val="00625775"/>
    <w:rsid w:val="00625B47"/>
    <w:rsid w:val="006266CB"/>
    <w:rsid w:val="00626A37"/>
    <w:rsid w:val="00626D54"/>
    <w:rsid w:val="006276C1"/>
    <w:rsid w:val="00630173"/>
    <w:rsid w:val="006309A5"/>
    <w:rsid w:val="00631786"/>
    <w:rsid w:val="00631EC3"/>
    <w:rsid w:val="0063243E"/>
    <w:rsid w:val="006340C6"/>
    <w:rsid w:val="0063414B"/>
    <w:rsid w:val="00634E1C"/>
    <w:rsid w:val="00635CC8"/>
    <w:rsid w:val="00637AF0"/>
    <w:rsid w:val="0064003D"/>
    <w:rsid w:val="00640277"/>
    <w:rsid w:val="00640303"/>
    <w:rsid w:val="006403F1"/>
    <w:rsid w:val="006408FC"/>
    <w:rsid w:val="00640A0F"/>
    <w:rsid w:val="00642BC9"/>
    <w:rsid w:val="00643CF5"/>
    <w:rsid w:val="006445B5"/>
    <w:rsid w:val="00644FAF"/>
    <w:rsid w:val="00645254"/>
    <w:rsid w:val="00645E34"/>
    <w:rsid w:val="006463D6"/>
    <w:rsid w:val="006465F1"/>
    <w:rsid w:val="00650B27"/>
    <w:rsid w:val="006520FE"/>
    <w:rsid w:val="0065250E"/>
    <w:rsid w:val="00652F22"/>
    <w:rsid w:val="006535BA"/>
    <w:rsid w:val="00654970"/>
    <w:rsid w:val="00654BC5"/>
    <w:rsid w:val="00656160"/>
    <w:rsid w:val="0065621E"/>
    <w:rsid w:val="006567D3"/>
    <w:rsid w:val="006574CD"/>
    <w:rsid w:val="006608EB"/>
    <w:rsid w:val="00660B57"/>
    <w:rsid w:val="006619D6"/>
    <w:rsid w:val="00661D27"/>
    <w:rsid w:val="00661E48"/>
    <w:rsid w:val="0066299E"/>
    <w:rsid w:val="006629A9"/>
    <w:rsid w:val="00662B17"/>
    <w:rsid w:val="00662FFF"/>
    <w:rsid w:val="006630E1"/>
    <w:rsid w:val="00663783"/>
    <w:rsid w:val="00663EF7"/>
    <w:rsid w:val="006640D8"/>
    <w:rsid w:val="00664244"/>
    <w:rsid w:val="0066450C"/>
    <w:rsid w:val="00665CC2"/>
    <w:rsid w:val="0066620A"/>
    <w:rsid w:val="006678B2"/>
    <w:rsid w:val="006678CE"/>
    <w:rsid w:val="00670683"/>
    <w:rsid w:val="00671478"/>
    <w:rsid w:val="00671FF6"/>
    <w:rsid w:val="00672A3A"/>
    <w:rsid w:val="0067330C"/>
    <w:rsid w:val="006734CA"/>
    <w:rsid w:val="00673B66"/>
    <w:rsid w:val="006759DE"/>
    <w:rsid w:val="00675AFF"/>
    <w:rsid w:val="006767BF"/>
    <w:rsid w:val="00676F11"/>
    <w:rsid w:val="00677941"/>
    <w:rsid w:val="00677F2B"/>
    <w:rsid w:val="00677FB4"/>
    <w:rsid w:val="00680333"/>
    <w:rsid w:val="00681060"/>
    <w:rsid w:val="0068369D"/>
    <w:rsid w:val="00683FD9"/>
    <w:rsid w:val="006846B4"/>
    <w:rsid w:val="00684D4D"/>
    <w:rsid w:val="00685149"/>
    <w:rsid w:val="006856D9"/>
    <w:rsid w:val="0068699C"/>
    <w:rsid w:val="0068705A"/>
    <w:rsid w:val="00687235"/>
    <w:rsid w:val="0069051D"/>
    <w:rsid w:val="00691867"/>
    <w:rsid w:val="00691B8E"/>
    <w:rsid w:val="00693204"/>
    <w:rsid w:val="0069463C"/>
    <w:rsid w:val="00694677"/>
    <w:rsid w:val="0069496B"/>
    <w:rsid w:val="006949EC"/>
    <w:rsid w:val="00694FD4"/>
    <w:rsid w:val="006950AE"/>
    <w:rsid w:val="00695944"/>
    <w:rsid w:val="006A0391"/>
    <w:rsid w:val="006A0F34"/>
    <w:rsid w:val="006A23A2"/>
    <w:rsid w:val="006A292D"/>
    <w:rsid w:val="006A3459"/>
    <w:rsid w:val="006A3C38"/>
    <w:rsid w:val="006A3C43"/>
    <w:rsid w:val="006A40A8"/>
    <w:rsid w:val="006A4841"/>
    <w:rsid w:val="006A4A10"/>
    <w:rsid w:val="006A4D13"/>
    <w:rsid w:val="006A4D6A"/>
    <w:rsid w:val="006A4F04"/>
    <w:rsid w:val="006A5D38"/>
    <w:rsid w:val="006A7132"/>
    <w:rsid w:val="006B03EA"/>
    <w:rsid w:val="006B1F49"/>
    <w:rsid w:val="006B3237"/>
    <w:rsid w:val="006B342C"/>
    <w:rsid w:val="006B34D2"/>
    <w:rsid w:val="006B363C"/>
    <w:rsid w:val="006B3CE2"/>
    <w:rsid w:val="006B3E0B"/>
    <w:rsid w:val="006B3EC4"/>
    <w:rsid w:val="006B4688"/>
    <w:rsid w:val="006B4BDE"/>
    <w:rsid w:val="006B5317"/>
    <w:rsid w:val="006B5874"/>
    <w:rsid w:val="006B5A3B"/>
    <w:rsid w:val="006B660A"/>
    <w:rsid w:val="006B675B"/>
    <w:rsid w:val="006B6A59"/>
    <w:rsid w:val="006B6BA3"/>
    <w:rsid w:val="006B6CD3"/>
    <w:rsid w:val="006B6EFD"/>
    <w:rsid w:val="006B7275"/>
    <w:rsid w:val="006B7365"/>
    <w:rsid w:val="006B76F9"/>
    <w:rsid w:val="006C05FE"/>
    <w:rsid w:val="006C0861"/>
    <w:rsid w:val="006C0AC8"/>
    <w:rsid w:val="006C0C39"/>
    <w:rsid w:val="006C11D3"/>
    <w:rsid w:val="006C12E2"/>
    <w:rsid w:val="006C14A7"/>
    <w:rsid w:val="006C1AF3"/>
    <w:rsid w:val="006C2A36"/>
    <w:rsid w:val="006C2CDB"/>
    <w:rsid w:val="006C33AC"/>
    <w:rsid w:val="006C353B"/>
    <w:rsid w:val="006C3839"/>
    <w:rsid w:val="006C38BB"/>
    <w:rsid w:val="006C423C"/>
    <w:rsid w:val="006C4E34"/>
    <w:rsid w:val="006C5310"/>
    <w:rsid w:val="006C5E9B"/>
    <w:rsid w:val="006C64CD"/>
    <w:rsid w:val="006C7091"/>
    <w:rsid w:val="006C70C0"/>
    <w:rsid w:val="006C7A18"/>
    <w:rsid w:val="006D0775"/>
    <w:rsid w:val="006D0EBB"/>
    <w:rsid w:val="006D0EC7"/>
    <w:rsid w:val="006D1C6B"/>
    <w:rsid w:val="006D26C0"/>
    <w:rsid w:val="006D3A93"/>
    <w:rsid w:val="006D40B8"/>
    <w:rsid w:val="006D49A4"/>
    <w:rsid w:val="006D4E1F"/>
    <w:rsid w:val="006D5E16"/>
    <w:rsid w:val="006D64AC"/>
    <w:rsid w:val="006D6D8F"/>
    <w:rsid w:val="006D7249"/>
    <w:rsid w:val="006D74B3"/>
    <w:rsid w:val="006D78AE"/>
    <w:rsid w:val="006D7BE7"/>
    <w:rsid w:val="006E01BB"/>
    <w:rsid w:val="006E11EE"/>
    <w:rsid w:val="006E15DC"/>
    <w:rsid w:val="006E16D9"/>
    <w:rsid w:val="006E288D"/>
    <w:rsid w:val="006E2FFB"/>
    <w:rsid w:val="006E36D8"/>
    <w:rsid w:val="006E4430"/>
    <w:rsid w:val="006E4543"/>
    <w:rsid w:val="006E4B84"/>
    <w:rsid w:val="006E4CCB"/>
    <w:rsid w:val="006E6B94"/>
    <w:rsid w:val="006E7461"/>
    <w:rsid w:val="006E7BDE"/>
    <w:rsid w:val="006F0F6C"/>
    <w:rsid w:val="006F13AC"/>
    <w:rsid w:val="006F1942"/>
    <w:rsid w:val="006F2338"/>
    <w:rsid w:val="006F253C"/>
    <w:rsid w:val="006F268A"/>
    <w:rsid w:val="006F2B73"/>
    <w:rsid w:val="006F2E10"/>
    <w:rsid w:val="006F320E"/>
    <w:rsid w:val="006F3248"/>
    <w:rsid w:val="006F341B"/>
    <w:rsid w:val="006F3851"/>
    <w:rsid w:val="006F42E3"/>
    <w:rsid w:val="006F6C49"/>
    <w:rsid w:val="006F7412"/>
    <w:rsid w:val="006F7A40"/>
    <w:rsid w:val="0070002B"/>
    <w:rsid w:val="00700F64"/>
    <w:rsid w:val="00701ECB"/>
    <w:rsid w:val="007027DE"/>
    <w:rsid w:val="00703EC0"/>
    <w:rsid w:val="0070466B"/>
    <w:rsid w:val="00704A23"/>
    <w:rsid w:val="00704DD7"/>
    <w:rsid w:val="007051E2"/>
    <w:rsid w:val="007056DD"/>
    <w:rsid w:val="007060C9"/>
    <w:rsid w:val="0070640F"/>
    <w:rsid w:val="00706936"/>
    <w:rsid w:val="0070695F"/>
    <w:rsid w:val="00707902"/>
    <w:rsid w:val="007108A4"/>
    <w:rsid w:val="0071091B"/>
    <w:rsid w:val="00712070"/>
    <w:rsid w:val="007126F9"/>
    <w:rsid w:val="00712986"/>
    <w:rsid w:val="00713027"/>
    <w:rsid w:val="00713C9A"/>
    <w:rsid w:val="00714A22"/>
    <w:rsid w:val="007153DA"/>
    <w:rsid w:val="00715436"/>
    <w:rsid w:val="00715A65"/>
    <w:rsid w:val="00715E1D"/>
    <w:rsid w:val="0071615D"/>
    <w:rsid w:val="007178E8"/>
    <w:rsid w:val="00720081"/>
    <w:rsid w:val="0072011F"/>
    <w:rsid w:val="00720434"/>
    <w:rsid w:val="00720953"/>
    <w:rsid w:val="00720A02"/>
    <w:rsid w:val="00721FEC"/>
    <w:rsid w:val="00722094"/>
    <w:rsid w:val="007220EB"/>
    <w:rsid w:val="00722652"/>
    <w:rsid w:val="00723861"/>
    <w:rsid w:val="00723F60"/>
    <w:rsid w:val="007241F5"/>
    <w:rsid w:val="00724EBB"/>
    <w:rsid w:val="00724EE1"/>
    <w:rsid w:val="007254A0"/>
    <w:rsid w:val="0072775C"/>
    <w:rsid w:val="00731A81"/>
    <w:rsid w:val="00733526"/>
    <w:rsid w:val="00734BD9"/>
    <w:rsid w:val="00734C71"/>
    <w:rsid w:val="00735B68"/>
    <w:rsid w:val="00736E98"/>
    <w:rsid w:val="00740C75"/>
    <w:rsid w:val="00740EFE"/>
    <w:rsid w:val="00741107"/>
    <w:rsid w:val="00741F8F"/>
    <w:rsid w:val="007425B0"/>
    <w:rsid w:val="0074405E"/>
    <w:rsid w:val="00744F86"/>
    <w:rsid w:val="00745AA9"/>
    <w:rsid w:val="00746070"/>
    <w:rsid w:val="00746107"/>
    <w:rsid w:val="00747CFE"/>
    <w:rsid w:val="0075088B"/>
    <w:rsid w:val="007508ED"/>
    <w:rsid w:val="00751D7C"/>
    <w:rsid w:val="007527EA"/>
    <w:rsid w:val="00752FFD"/>
    <w:rsid w:val="007537EB"/>
    <w:rsid w:val="00753D8D"/>
    <w:rsid w:val="007545A5"/>
    <w:rsid w:val="007548BD"/>
    <w:rsid w:val="00755A0D"/>
    <w:rsid w:val="00755A0E"/>
    <w:rsid w:val="00755A5C"/>
    <w:rsid w:val="00756C3D"/>
    <w:rsid w:val="00760450"/>
    <w:rsid w:val="007606CE"/>
    <w:rsid w:val="007608B5"/>
    <w:rsid w:val="00760FE0"/>
    <w:rsid w:val="0076185F"/>
    <w:rsid w:val="00761EF7"/>
    <w:rsid w:val="00761F28"/>
    <w:rsid w:val="00762CF4"/>
    <w:rsid w:val="00762D29"/>
    <w:rsid w:val="00764208"/>
    <w:rsid w:val="007645AB"/>
    <w:rsid w:val="007651CA"/>
    <w:rsid w:val="00765DFF"/>
    <w:rsid w:val="0076614C"/>
    <w:rsid w:val="00767ECA"/>
    <w:rsid w:val="007703CA"/>
    <w:rsid w:val="00771238"/>
    <w:rsid w:val="00771D03"/>
    <w:rsid w:val="00772060"/>
    <w:rsid w:val="007721C0"/>
    <w:rsid w:val="00772D29"/>
    <w:rsid w:val="00774695"/>
    <w:rsid w:val="00774F6D"/>
    <w:rsid w:val="00774F78"/>
    <w:rsid w:val="00775162"/>
    <w:rsid w:val="007756B3"/>
    <w:rsid w:val="0077620F"/>
    <w:rsid w:val="00776F1D"/>
    <w:rsid w:val="00777311"/>
    <w:rsid w:val="00777B08"/>
    <w:rsid w:val="00777C6D"/>
    <w:rsid w:val="00777C8F"/>
    <w:rsid w:val="00780498"/>
    <w:rsid w:val="007806B3"/>
    <w:rsid w:val="007812AA"/>
    <w:rsid w:val="00781310"/>
    <w:rsid w:val="00781778"/>
    <w:rsid w:val="00781A99"/>
    <w:rsid w:val="00781F66"/>
    <w:rsid w:val="0078220B"/>
    <w:rsid w:val="00782D43"/>
    <w:rsid w:val="007834BE"/>
    <w:rsid w:val="00785B09"/>
    <w:rsid w:val="00787110"/>
    <w:rsid w:val="0078752B"/>
    <w:rsid w:val="007875F8"/>
    <w:rsid w:val="00787758"/>
    <w:rsid w:val="00787A6E"/>
    <w:rsid w:val="00790A11"/>
    <w:rsid w:val="00790E9D"/>
    <w:rsid w:val="00791101"/>
    <w:rsid w:val="007917B1"/>
    <w:rsid w:val="00792D8E"/>
    <w:rsid w:val="007936F7"/>
    <w:rsid w:val="00795C29"/>
    <w:rsid w:val="00795E05"/>
    <w:rsid w:val="007978A2"/>
    <w:rsid w:val="00797EE2"/>
    <w:rsid w:val="007A0374"/>
    <w:rsid w:val="007A1107"/>
    <w:rsid w:val="007A11DD"/>
    <w:rsid w:val="007A1DD5"/>
    <w:rsid w:val="007A1FCD"/>
    <w:rsid w:val="007A2F56"/>
    <w:rsid w:val="007A35C6"/>
    <w:rsid w:val="007A45CB"/>
    <w:rsid w:val="007A46C3"/>
    <w:rsid w:val="007A4DF4"/>
    <w:rsid w:val="007A50E6"/>
    <w:rsid w:val="007A5126"/>
    <w:rsid w:val="007A6DB2"/>
    <w:rsid w:val="007A6ECB"/>
    <w:rsid w:val="007A71FF"/>
    <w:rsid w:val="007A7825"/>
    <w:rsid w:val="007B0AA8"/>
    <w:rsid w:val="007B0FEC"/>
    <w:rsid w:val="007B2F7A"/>
    <w:rsid w:val="007B3AFC"/>
    <w:rsid w:val="007B3B5A"/>
    <w:rsid w:val="007B43EC"/>
    <w:rsid w:val="007B4ACB"/>
    <w:rsid w:val="007B4B0B"/>
    <w:rsid w:val="007B4E07"/>
    <w:rsid w:val="007B5E23"/>
    <w:rsid w:val="007B5F52"/>
    <w:rsid w:val="007B6131"/>
    <w:rsid w:val="007B6179"/>
    <w:rsid w:val="007B6A68"/>
    <w:rsid w:val="007B74B8"/>
    <w:rsid w:val="007B778D"/>
    <w:rsid w:val="007B7C2C"/>
    <w:rsid w:val="007C0633"/>
    <w:rsid w:val="007C1114"/>
    <w:rsid w:val="007C1A43"/>
    <w:rsid w:val="007C1A59"/>
    <w:rsid w:val="007C40B3"/>
    <w:rsid w:val="007C4341"/>
    <w:rsid w:val="007C49D2"/>
    <w:rsid w:val="007C5F63"/>
    <w:rsid w:val="007C6449"/>
    <w:rsid w:val="007C6911"/>
    <w:rsid w:val="007C7831"/>
    <w:rsid w:val="007C7833"/>
    <w:rsid w:val="007C7CDB"/>
    <w:rsid w:val="007D0609"/>
    <w:rsid w:val="007D2165"/>
    <w:rsid w:val="007D2BB2"/>
    <w:rsid w:val="007D2BE4"/>
    <w:rsid w:val="007D41D2"/>
    <w:rsid w:val="007D4215"/>
    <w:rsid w:val="007D4F25"/>
    <w:rsid w:val="007D4F4C"/>
    <w:rsid w:val="007D635B"/>
    <w:rsid w:val="007D6B39"/>
    <w:rsid w:val="007D6FB3"/>
    <w:rsid w:val="007D6FEE"/>
    <w:rsid w:val="007D7554"/>
    <w:rsid w:val="007D76FA"/>
    <w:rsid w:val="007E09D3"/>
    <w:rsid w:val="007E0AE6"/>
    <w:rsid w:val="007E0D19"/>
    <w:rsid w:val="007E10AA"/>
    <w:rsid w:val="007E142D"/>
    <w:rsid w:val="007E153D"/>
    <w:rsid w:val="007E1ACB"/>
    <w:rsid w:val="007E1B0E"/>
    <w:rsid w:val="007E2C29"/>
    <w:rsid w:val="007E3B12"/>
    <w:rsid w:val="007E3B9F"/>
    <w:rsid w:val="007E3DA0"/>
    <w:rsid w:val="007E45AA"/>
    <w:rsid w:val="007E4881"/>
    <w:rsid w:val="007E4A1B"/>
    <w:rsid w:val="007E4F8C"/>
    <w:rsid w:val="007E55EC"/>
    <w:rsid w:val="007E7042"/>
    <w:rsid w:val="007E7138"/>
    <w:rsid w:val="007E77F1"/>
    <w:rsid w:val="007E7D9C"/>
    <w:rsid w:val="007F0331"/>
    <w:rsid w:val="007F0556"/>
    <w:rsid w:val="007F1263"/>
    <w:rsid w:val="007F2224"/>
    <w:rsid w:val="007F3B43"/>
    <w:rsid w:val="007F50A3"/>
    <w:rsid w:val="007F5461"/>
    <w:rsid w:val="007F5DA2"/>
    <w:rsid w:val="007F6A60"/>
    <w:rsid w:val="007F6BE4"/>
    <w:rsid w:val="007F73E8"/>
    <w:rsid w:val="007F7928"/>
    <w:rsid w:val="007F7BF6"/>
    <w:rsid w:val="008006A1"/>
    <w:rsid w:val="00801716"/>
    <w:rsid w:val="00801E56"/>
    <w:rsid w:val="008044F6"/>
    <w:rsid w:val="00804A41"/>
    <w:rsid w:val="008066DA"/>
    <w:rsid w:val="00806B5C"/>
    <w:rsid w:val="008070C9"/>
    <w:rsid w:val="00807BDD"/>
    <w:rsid w:val="00807C41"/>
    <w:rsid w:val="00810D12"/>
    <w:rsid w:val="00811C30"/>
    <w:rsid w:val="00812823"/>
    <w:rsid w:val="00812947"/>
    <w:rsid w:val="00812BBF"/>
    <w:rsid w:val="00813038"/>
    <w:rsid w:val="00813452"/>
    <w:rsid w:val="0081360D"/>
    <w:rsid w:val="0081403B"/>
    <w:rsid w:val="00816B2B"/>
    <w:rsid w:val="00817B9C"/>
    <w:rsid w:val="00817DF0"/>
    <w:rsid w:val="00820512"/>
    <w:rsid w:val="008207A4"/>
    <w:rsid w:val="00820E82"/>
    <w:rsid w:val="00821012"/>
    <w:rsid w:val="0082134E"/>
    <w:rsid w:val="0082218A"/>
    <w:rsid w:val="00822352"/>
    <w:rsid w:val="008230A3"/>
    <w:rsid w:val="00823877"/>
    <w:rsid w:val="00823C2D"/>
    <w:rsid w:val="00824FCE"/>
    <w:rsid w:val="008250F2"/>
    <w:rsid w:val="0082675D"/>
    <w:rsid w:val="00826A5B"/>
    <w:rsid w:val="0082703A"/>
    <w:rsid w:val="008274F7"/>
    <w:rsid w:val="0083033D"/>
    <w:rsid w:val="00830427"/>
    <w:rsid w:val="0083094A"/>
    <w:rsid w:val="00830EC3"/>
    <w:rsid w:val="00832DEB"/>
    <w:rsid w:val="00833496"/>
    <w:rsid w:val="00833B58"/>
    <w:rsid w:val="00834391"/>
    <w:rsid w:val="00834412"/>
    <w:rsid w:val="0083493A"/>
    <w:rsid w:val="00834999"/>
    <w:rsid w:val="00834D02"/>
    <w:rsid w:val="00836315"/>
    <w:rsid w:val="0083677A"/>
    <w:rsid w:val="00836FF0"/>
    <w:rsid w:val="00837B34"/>
    <w:rsid w:val="00837C77"/>
    <w:rsid w:val="00837D1A"/>
    <w:rsid w:val="00840A93"/>
    <w:rsid w:val="00840C71"/>
    <w:rsid w:val="00840DC6"/>
    <w:rsid w:val="00840F9B"/>
    <w:rsid w:val="00842711"/>
    <w:rsid w:val="00842932"/>
    <w:rsid w:val="00842DEF"/>
    <w:rsid w:val="0084319A"/>
    <w:rsid w:val="008449CA"/>
    <w:rsid w:val="00844C11"/>
    <w:rsid w:val="00844DB0"/>
    <w:rsid w:val="00845173"/>
    <w:rsid w:val="00845708"/>
    <w:rsid w:val="0084595A"/>
    <w:rsid w:val="0084797D"/>
    <w:rsid w:val="00847B8B"/>
    <w:rsid w:val="00847BAF"/>
    <w:rsid w:val="0085085F"/>
    <w:rsid w:val="00850F2B"/>
    <w:rsid w:val="008515F0"/>
    <w:rsid w:val="008518CF"/>
    <w:rsid w:val="00852B0C"/>
    <w:rsid w:val="00852DC2"/>
    <w:rsid w:val="0085396C"/>
    <w:rsid w:val="008542CE"/>
    <w:rsid w:val="00854688"/>
    <w:rsid w:val="00854C09"/>
    <w:rsid w:val="00855CC4"/>
    <w:rsid w:val="00860993"/>
    <w:rsid w:val="0086122F"/>
    <w:rsid w:val="0086138D"/>
    <w:rsid w:val="0086198D"/>
    <w:rsid w:val="008627F2"/>
    <w:rsid w:val="00862A87"/>
    <w:rsid w:val="00862ABB"/>
    <w:rsid w:val="00862E9C"/>
    <w:rsid w:val="00862F22"/>
    <w:rsid w:val="008631A1"/>
    <w:rsid w:val="00863BD1"/>
    <w:rsid w:val="0086409C"/>
    <w:rsid w:val="00864928"/>
    <w:rsid w:val="00864933"/>
    <w:rsid w:val="00864BDA"/>
    <w:rsid w:val="00865525"/>
    <w:rsid w:val="00866FDD"/>
    <w:rsid w:val="00870688"/>
    <w:rsid w:val="008711B3"/>
    <w:rsid w:val="008712D4"/>
    <w:rsid w:val="00871592"/>
    <w:rsid w:val="008719C1"/>
    <w:rsid w:val="00871E0F"/>
    <w:rsid w:val="008720B1"/>
    <w:rsid w:val="00872359"/>
    <w:rsid w:val="008724D8"/>
    <w:rsid w:val="008737A3"/>
    <w:rsid w:val="00874405"/>
    <w:rsid w:val="00875DCC"/>
    <w:rsid w:val="00876432"/>
    <w:rsid w:val="00877A66"/>
    <w:rsid w:val="00877CFB"/>
    <w:rsid w:val="00880B88"/>
    <w:rsid w:val="0088107D"/>
    <w:rsid w:val="00882058"/>
    <w:rsid w:val="00882217"/>
    <w:rsid w:val="008833E2"/>
    <w:rsid w:val="00883FD9"/>
    <w:rsid w:val="0088545D"/>
    <w:rsid w:val="00885933"/>
    <w:rsid w:val="00885950"/>
    <w:rsid w:val="00885B84"/>
    <w:rsid w:val="00885BE0"/>
    <w:rsid w:val="008866C3"/>
    <w:rsid w:val="00886751"/>
    <w:rsid w:val="00887782"/>
    <w:rsid w:val="00887955"/>
    <w:rsid w:val="00891D92"/>
    <w:rsid w:val="00892414"/>
    <w:rsid w:val="00892845"/>
    <w:rsid w:val="00892E0E"/>
    <w:rsid w:val="00892FF7"/>
    <w:rsid w:val="008931E3"/>
    <w:rsid w:val="00893988"/>
    <w:rsid w:val="00893E2E"/>
    <w:rsid w:val="0089479B"/>
    <w:rsid w:val="00895560"/>
    <w:rsid w:val="008955C5"/>
    <w:rsid w:val="00895BF6"/>
    <w:rsid w:val="00896930"/>
    <w:rsid w:val="008A0B07"/>
    <w:rsid w:val="008A0F08"/>
    <w:rsid w:val="008A1AE7"/>
    <w:rsid w:val="008A2AE5"/>
    <w:rsid w:val="008A3561"/>
    <w:rsid w:val="008A4117"/>
    <w:rsid w:val="008A53E1"/>
    <w:rsid w:val="008A5903"/>
    <w:rsid w:val="008A641D"/>
    <w:rsid w:val="008A670E"/>
    <w:rsid w:val="008A6773"/>
    <w:rsid w:val="008A73E4"/>
    <w:rsid w:val="008B061E"/>
    <w:rsid w:val="008B072B"/>
    <w:rsid w:val="008B0A3F"/>
    <w:rsid w:val="008B0F1F"/>
    <w:rsid w:val="008B15B1"/>
    <w:rsid w:val="008B23BF"/>
    <w:rsid w:val="008B2B55"/>
    <w:rsid w:val="008B3FF6"/>
    <w:rsid w:val="008B420F"/>
    <w:rsid w:val="008B441B"/>
    <w:rsid w:val="008B45E7"/>
    <w:rsid w:val="008B46BA"/>
    <w:rsid w:val="008B4CCC"/>
    <w:rsid w:val="008B694E"/>
    <w:rsid w:val="008B6A25"/>
    <w:rsid w:val="008B72DB"/>
    <w:rsid w:val="008B7A37"/>
    <w:rsid w:val="008C03FA"/>
    <w:rsid w:val="008C152E"/>
    <w:rsid w:val="008C1752"/>
    <w:rsid w:val="008C2DD8"/>
    <w:rsid w:val="008C2E2D"/>
    <w:rsid w:val="008C4F4E"/>
    <w:rsid w:val="008C5D91"/>
    <w:rsid w:val="008C607D"/>
    <w:rsid w:val="008C680D"/>
    <w:rsid w:val="008C7E62"/>
    <w:rsid w:val="008D0BB9"/>
    <w:rsid w:val="008D0C77"/>
    <w:rsid w:val="008D10D5"/>
    <w:rsid w:val="008D12F3"/>
    <w:rsid w:val="008D1625"/>
    <w:rsid w:val="008D195A"/>
    <w:rsid w:val="008D1A6C"/>
    <w:rsid w:val="008D1E8C"/>
    <w:rsid w:val="008D25ED"/>
    <w:rsid w:val="008D285F"/>
    <w:rsid w:val="008D43D7"/>
    <w:rsid w:val="008D4549"/>
    <w:rsid w:val="008D4AA2"/>
    <w:rsid w:val="008D569F"/>
    <w:rsid w:val="008D56A5"/>
    <w:rsid w:val="008D5D50"/>
    <w:rsid w:val="008D5D7F"/>
    <w:rsid w:val="008D69EC"/>
    <w:rsid w:val="008D6E36"/>
    <w:rsid w:val="008D75FD"/>
    <w:rsid w:val="008D76DA"/>
    <w:rsid w:val="008D77F6"/>
    <w:rsid w:val="008D7D5B"/>
    <w:rsid w:val="008D7FFD"/>
    <w:rsid w:val="008E0529"/>
    <w:rsid w:val="008E0AE9"/>
    <w:rsid w:val="008E0F67"/>
    <w:rsid w:val="008E12BC"/>
    <w:rsid w:val="008E13DA"/>
    <w:rsid w:val="008E1AD8"/>
    <w:rsid w:val="008E1B63"/>
    <w:rsid w:val="008E1F81"/>
    <w:rsid w:val="008E2526"/>
    <w:rsid w:val="008E2AEE"/>
    <w:rsid w:val="008E3056"/>
    <w:rsid w:val="008E317C"/>
    <w:rsid w:val="008E38B1"/>
    <w:rsid w:val="008E406C"/>
    <w:rsid w:val="008E41B3"/>
    <w:rsid w:val="008E43D9"/>
    <w:rsid w:val="008E43EF"/>
    <w:rsid w:val="008E4E38"/>
    <w:rsid w:val="008E4E3A"/>
    <w:rsid w:val="008E54FF"/>
    <w:rsid w:val="008E5E48"/>
    <w:rsid w:val="008E6219"/>
    <w:rsid w:val="008E635A"/>
    <w:rsid w:val="008E692D"/>
    <w:rsid w:val="008E6EC2"/>
    <w:rsid w:val="008E71DC"/>
    <w:rsid w:val="008E7728"/>
    <w:rsid w:val="008E790B"/>
    <w:rsid w:val="008F00C0"/>
    <w:rsid w:val="008F0FEF"/>
    <w:rsid w:val="008F10B7"/>
    <w:rsid w:val="008F14D1"/>
    <w:rsid w:val="008F2B25"/>
    <w:rsid w:val="008F2E52"/>
    <w:rsid w:val="008F379C"/>
    <w:rsid w:val="008F3AE6"/>
    <w:rsid w:val="008F4470"/>
    <w:rsid w:val="008F45C2"/>
    <w:rsid w:val="008F546D"/>
    <w:rsid w:val="008F5B58"/>
    <w:rsid w:val="008F62D3"/>
    <w:rsid w:val="008F6976"/>
    <w:rsid w:val="00900B76"/>
    <w:rsid w:val="00900FD9"/>
    <w:rsid w:val="009028C6"/>
    <w:rsid w:val="009038E0"/>
    <w:rsid w:val="00903941"/>
    <w:rsid w:val="009039D4"/>
    <w:rsid w:val="009039FA"/>
    <w:rsid w:val="009042A8"/>
    <w:rsid w:val="00905357"/>
    <w:rsid w:val="00905CC8"/>
    <w:rsid w:val="00905FC8"/>
    <w:rsid w:val="00906793"/>
    <w:rsid w:val="009068C8"/>
    <w:rsid w:val="0090764A"/>
    <w:rsid w:val="00907BC2"/>
    <w:rsid w:val="0091059E"/>
    <w:rsid w:val="00911D2B"/>
    <w:rsid w:val="0091313B"/>
    <w:rsid w:val="00913938"/>
    <w:rsid w:val="0091464B"/>
    <w:rsid w:val="009146CF"/>
    <w:rsid w:val="0091557F"/>
    <w:rsid w:val="009158A6"/>
    <w:rsid w:val="00917048"/>
    <w:rsid w:val="00917A73"/>
    <w:rsid w:val="00917D2D"/>
    <w:rsid w:val="00920267"/>
    <w:rsid w:val="00920B85"/>
    <w:rsid w:val="00921A1C"/>
    <w:rsid w:val="00922381"/>
    <w:rsid w:val="00923400"/>
    <w:rsid w:val="00923552"/>
    <w:rsid w:val="00923578"/>
    <w:rsid w:val="0092477A"/>
    <w:rsid w:val="00924989"/>
    <w:rsid w:val="00926116"/>
    <w:rsid w:val="009276D3"/>
    <w:rsid w:val="009302CA"/>
    <w:rsid w:val="00930419"/>
    <w:rsid w:val="0093046A"/>
    <w:rsid w:val="00930B8E"/>
    <w:rsid w:val="009329E9"/>
    <w:rsid w:val="00932B1E"/>
    <w:rsid w:val="00932ECD"/>
    <w:rsid w:val="00933252"/>
    <w:rsid w:val="009333FB"/>
    <w:rsid w:val="00933AC2"/>
    <w:rsid w:val="00933C70"/>
    <w:rsid w:val="009346AF"/>
    <w:rsid w:val="009346E9"/>
    <w:rsid w:val="00934D22"/>
    <w:rsid w:val="0093512E"/>
    <w:rsid w:val="00935175"/>
    <w:rsid w:val="009366B7"/>
    <w:rsid w:val="00936FA4"/>
    <w:rsid w:val="0093717C"/>
    <w:rsid w:val="0093743D"/>
    <w:rsid w:val="009407AD"/>
    <w:rsid w:val="00940C6B"/>
    <w:rsid w:val="00940EB1"/>
    <w:rsid w:val="00941889"/>
    <w:rsid w:val="00941E3B"/>
    <w:rsid w:val="00941F70"/>
    <w:rsid w:val="009421D5"/>
    <w:rsid w:val="009440E1"/>
    <w:rsid w:val="009445C0"/>
    <w:rsid w:val="00944C2A"/>
    <w:rsid w:val="009456C2"/>
    <w:rsid w:val="00945A82"/>
    <w:rsid w:val="00946D5B"/>
    <w:rsid w:val="00947309"/>
    <w:rsid w:val="009473AE"/>
    <w:rsid w:val="00947929"/>
    <w:rsid w:val="00951658"/>
    <w:rsid w:val="00951E3C"/>
    <w:rsid w:val="00951E9B"/>
    <w:rsid w:val="0095469A"/>
    <w:rsid w:val="00954807"/>
    <w:rsid w:val="00954DAD"/>
    <w:rsid w:val="00954E99"/>
    <w:rsid w:val="00954EF4"/>
    <w:rsid w:val="00954FC3"/>
    <w:rsid w:val="009555F5"/>
    <w:rsid w:val="00955747"/>
    <w:rsid w:val="00956333"/>
    <w:rsid w:val="00957315"/>
    <w:rsid w:val="00957D26"/>
    <w:rsid w:val="009606AA"/>
    <w:rsid w:val="009615F7"/>
    <w:rsid w:val="00961994"/>
    <w:rsid w:val="00961A97"/>
    <w:rsid w:val="00962597"/>
    <w:rsid w:val="009631C1"/>
    <w:rsid w:val="009632DE"/>
    <w:rsid w:val="00964497"/>
    <w:rsid w:val="00964B43"/>
    <w:rsid w:val="00964B6A"/>
    <w:rsid w:val="00965402"/>
    <w:rsid w:val="00965AD5"/>
    <w:rsid w:val="00967735"/>
    <w:rsid w:val="0096780D"/>
    <w:rsid w:val="0096797F"/>
    <w:rsid w:val="00967CC3"/>
    <w:rsid w:val="00967FFE"/>
    <w:rsid w:val="00971122"/>
    <w:rsid w:val="0097197B"/>
    <w:rsid w:val="00973F01"/>
    <w:rsid w:val="00974299"/>
    <w:rsid w:val="00974382"/>
    <w:rsid w:val="009748EE"/>
    <w:rsid w:val="00974900"/>
    <w:rsid w:val="009758C2"/>
    <w:rsid w:val="0097655F"/>
    <w:rsid w:val="00977720"/>
    <w:rsid w:val="009779B5"/>
    <w:rsid w:val="00980C96"/>
    <w:rsid w:val="0098118A"/>
    <w:rsid w:val="0098192B"/>
    <w:rsid w:val="00982100"/>
    <w:rsid w:val="00982EB3"/>
    <w:rsid w:val="00982F91"/>
    <w:rsid w:val="00983163"/>
    <w:rsid w:val="0098363C"/>
    <w:rsid w:val="009836E4"/>
    <w:rsid w:val="00985233"/>
    <w:rsid w:val="00985998"/>
    <w:rsid w:val="009901E8"/>
    <w:rsid w:val="00990C39"/>
    <w:rsid w:val="0099186E"/>
    <w:rsid w:val="00991B7C"/>
    <w:rsid w:val="00992298"/>
    <w:rsid w:val="00992E23"/>
    <w:rsid w:val="0099376B"/>
    <w:rsid w:val="00994E4C"/>
    <w:rsid w:val="00995512"/>
    <w:rsid w:val="0099691C"/>
    <w:rsid w:val="0099709C"/>
    <w:rsid w:val="00997D01"/>
    <w:rsid w:val="009A00D1"/>
    <w:rsid w:val="009A0BB9"/>
    <w:rsid w:val="009A0FEA"/>
    <w:rsid w:val="009A13FB"/>
    <w:rsid w:val="009A1F43"/>
    <w:rsid w:val="009A25C9"/>
    <w:rsid w:val="009A2B5F"/>
    <w:rsid w:val="009A2D0E"/>
    <w:rsid w:val="009A46B8"/>
    <w:rsid w:val="009A4C17"/>
    <w:rsid w:val="009A524C"/>
    <w:rsid w:val="009A5329"/>
    <w:rsid w:val="009A547E"/>
    <w:rsid w:val="009A5485"/>
    <w:rsid w:val="009A54AF"/>
    <w:rsid w:val="009A578C"/>
    <w:rsid w:val="009A643A"/>
    <w:rsid w:val="009A7016"/>
    <w:rsid w:val="009A7567"/>
    <w:rsid w:val="009A782F"/>
    <w:rsid w:val="009B0964"/>
    <w:rsid w:val="009B0A2D"/>
    <w:rsid w:val="009B0C72"/>
    <w:rsid w:val="009B0FE1"/>
    <w:rsid w:val="009B159D"/>
    <w:rsid w:val="009B1983"/>
    <w:rsid w:val="009B35FC"/>
    <w:rsid w:val="009B4BB8"/>
    <w:rsid w:val="009B4CE2"/>
    <w:rsid w:val="009B5675"/>
    <w:rsid w:val="009B59BC"/>
    <w:rsid w:val="009B6BA7"/>
    <w:rsid w:val="009B6CAF"/>
    <w:rsid w:val="009B6CCD"/>
    <w:rsid w:val="009B6ECB"/>
    <w:rsid w:val="009B7E1E"/>
    <w:rsid w:val="009B7EF8"/>
    <w:rsid w:val="009C12E8"/>
    <w:rsid w:val="009C1ED4"/>
    <w:rsid w:val="009C3522"/>
    <w:rsid w:val="009C3637"/>
    <w:rsid w:val="009C38C2"/>
    <w:rsid w:val="009C410B"/>
    <w:rsid w:val="009C4AC8"/>
    <w:rsid w:val="009C5583"/>
    <w:rsid w:val="009C5803"/>
    <w:rsid w:val="009C5C4D"/>
    <w:rsid w:val="009C6349"/>
    <w:rsid w:val="009C69EB"/>
    <w:rsid w:val="009C6A3F"/>
    <w:rsid w:val="009C741E"/>
    <w:rsid w:val="009C7430"/>
    <w:rsid w:val="009D1C78"/>
    <w:rsid w:val="009D228C"/>
    <w:rsid w:val="009D2355"/>
    <w:rsid w:val="009D238E"/>
    <w:rsid w:val="009D2507"/>
    <w:rsid w:val="009D388A"/>
    <w:rsid w:val="009D4711"/>
    <w:rsid w:val="009D48D4"/>
    <w:rsid w:val="009D5748"/>
    <w:rsid w:val="009D58B4"/>
    <w:rsid w:val="009D5BDB"/>
    <w:rsid w:val="009D6879"/>
    <w:rsid w:val="009D6A15"/>
    <w:rsid w:val="009D6D14"/>
    <w:rsid w:val="009D7A5D"/>
    <w:rsid w:val="009E26C8"/>
    <w:rsid w:val="009E2AAC"/>
    <w:rsid w:val="009E2C9B"/>
    <w:rsid w:val="009E3E5E"/>
    <w:rsid w:val="009E3FA9"/>
    <w:rsid w:val="009E6D69"/>
    <w:rsid w:val="009E6FAA"/>
    <w:rsid w:val="009E7D73"/>
    <w:rsid w:val="009F1146"/>
    <w:rsid w:val="009F141A"/>
    <w:rsid w:val="009F14F0"/>
    <w:rsid w:val="009F17A1"/>
    <w:rsid w:val="009F2179"/>
    <w:rsid w:val="009F36FE"/>
    <w:rsid w:val="009F4277"/>
    <w:rsid w:val="009F43FE"/>
    <w:rsid w:val="009F4EC1"/>
    <w:rsid w:val="009F7238"/>
    <w:rsid w:val="009F724F"/>
    <w:rsid w:val="009F7E86"/>
    <w:rsid w:val="009F7F02"/>
    <w:rsid w:val="00A00C7A"/>
    <w:rsid w:val="00A00CBD"/>
    <w:rsid w:val="00A012C4"/>
    <w:rsid w:val="00A01952"/>
    <w:rsid w:val="00A01EE8"/>
    <w:rsid w:val="00A01F65"/>
    <w:rsid w:val="00A02264"/>
    <w:rsid w:val="00A02475"/>
    <w:rsid w:val="00A0259C"/>
    <w:rsid w:val="00A02772"/>
    <w:rsid w:val="00A027DF"/>
    <w:rsid w:val="00A03534"/>
    <w:rsid w:val="00A03584"/>
    <w:rsid w:val="00A036C6"/>
    <w:rsid w:val="00A061CF"/>
    <w:rsid w:val="00A06546"/>
    <w:rsid w:val="00A0709D"/>
    <w:rsid w:val="00A074B5"/>
    <w:rsid w:val="00A07821"/>
    <w:rsid w:val="00A07A5C"/>
    <w:rsid w:val="00A07E31"/>
    <w:rsid w:val="00A07E6E"/>
    <w:rsid w:val="00A10509"/>
    <w:rsid w:val="00A1063B"/>
    <w:rsid w:val="00A11ADF"/>
    <w:rsid w:val="00A11CCC"/>
    <w:rsid w:val="00A12584"/>
    <w:rsid w:val="00A131F6"/>
    <w:rsid w:val="00A13BF9"/>
    <w:rsid w:val="00A13F2C"/>
    <w:rsid w:val="00A140E4"/>
    <w:rsid w:val="00A14687"/>
    <w:rsid w:val="00A14781"/>
    <w:rsid w:val="00A162CA"/>
    <w:rsid w:val="00A16708"/>
    <w:rsid w:val="00A16D49"/>
    <w:rsid w:val="00A17784"/>
    <w:rsid w:val="00A17AE5"/>
    <w:rsid w:val="00A17C79"/>
    <w:rsid w:val="00A233EC"/>
    <w:rsid w:val="00A2367B"/>
    <w:rsid w:val="00A237DC"/>
    <w:rsid w:val="00A2443A"/>
    <w:rsid w:val="00A24AF0"/>
    <w:rsid w:val="00A24DA9"/>
    <w:rsid w:val="00A24ECE"/>
    <w:rsid w:val="00A24F1D"/>
    <w:rsid w:val="00A25DB2"/>
    <w:rsid w:val="00A2603B"/>
    <w:rsid w:val="00A27B6B"/>
    <w:rsid w:val="00A3017F"/>
    <w:rsid w:val="00A301F6"/>
    <w:rsid w:val="00A3277D"/>
    <w:rsid w:val="00A32A10"/>
    <w:rsid w:val="00A332C0"/>
    <w:rsid w:val="00A33B0A"/>
    <w:rsid w:val="00A34011"/>
    <w:rsid w:val="00A3494F"/>
    <w:rsid w:val="00A34F1D"/>
    <w:rsid w:val="00A35735"/>
    <w:rsid w:val="00A35E5E"/>
    <w:rsid w:val="00A35E94"/>
    <w:rsid w:val="00A36392"/>
    <w:rsid w:val="00A3649E"/>
    <w:rsid w:val="00A36848"/>
    <w:rsid w:val="00A37240"/>
    <w:rsid w:val="00A37962"/>
    <w:rsid w:val="00A37E54"/>
    <w:rsid w:val="00A37FC0"/>
    <w:rsid w:val="00A40251"/>
    <w:rsid w:val="00A41332"/>
    <w:rsid w:val="00A41724"/>
    <w:rsid w:val="00A41E07"/>
    <w:rsid w:val="00A42309"/>
    <w:rsid w:val="00A42736"/>
    <w:rsid w:val="00A42CDB"/>
    <w:rsid w:val="00A4310C"/>
    <w:rsid w:val="00A433CC"/>
    <w:rsid w:val="00A45864"/>
    <w:rsid w:val="00A46339"/>
    <w:rsid w:val="00A4650F"/>
    <w:rsid w:val="00A46551"/>
    <w:rsid w:val="00A4794C"/>
    <w:rsid w:val="00A47B82"/>
    <w:rsid w:val="00A47CA0"/>
    <w:rsid w:val="00A50EAE"/>
    <w:rsid w:val="00A51002"/>
    <w:rsid w:val="00A512BB"/>
    <w:rsid w:val="00A513DA"/>
    <w:rsid w:val="00A51C97"/>
    <w:rsid w:val="00A51FE2"/>
    <w:rsid w:val="00A52F12"/>
    <w:rsid w:val="00A531BF"/>
    <w:rsid w:val="00A53ACD"/>
    <w:rsid w:val="00A53BAC"/>
    <w:rsid w:val="00A54F9C"/>
    <w:rsid w:val="00A55153"/>
    <w:rsid w:val="00A552BD"/>
    <w:rsid w:val="00A55FB9"/>
    <w:rsid w:val="00A56AA8"/>
    <w:rsid w:val="00A56C46"/>
    <w:rsid w:val="00A57B8F"/>
    <w:rsid w:val="00A57C5C"/>
    <w:rsid w:val="00A60E03"/>
    <w:rsid w:val="00A6173A"/>
    <w:rsid w:val="00A61888"/>
    <w:rsid w:val="00A61A39"/>
    <w:rsid w:val="00A6257B"/>
    <w:rsid w:val="00A626DA"/>
    <w:rsid w:val="00A62CA8"/>
    <w:rsid w:val="00A63482"/>
    <w:rsid w:val="00A6400B"/>
    <w:rsid w:val="00A64046"/>
    <w:rsid w:val="00A64E47"/>
    <w:rsid w:val="00A650B7"/>
    <w:rsid w:val="00A657C9"/>
    <w:rsid w:val="00A664FE"/>
    <w:rsid w:val="00A668C3"/>
    <w:rsid w:val="00A66C65"/>
    <w:rsid w:val="00A67488"/>
    <w:rsid w:val="00A70082"/>
    <w:rsid w:val="00A701D1"/>
    <w:rsid w:val="00A70776"/>
    <w:rsid w:val="00A71028"/>
    <w:rsid w:val="00A71358"/>
    <w:rsid w:val="00A71B8D"/>
    <w:rsid w:val="00A725C6"/>
    <w:rsid w:val="00A72717"/>
    <w:rsid w:val="00A72FB4"/>
    <w:rsid w:val="00A73860"/>
    <w:rsid w:val="00A73BB7"/>
    <w:rsid w:val="00A74DA7"/>
    <w:rsid w:val="00A753CD"/>
    <w:rsid w:val="00A757EF"/>
    <w:rsid w:val="00A762F6"/>
    <w:rsid w:val="00A764F3"/>
    <w:rsid w:val="00A77038"/>
    <w:rsid w:val="00A772D3"/>
    <w:rsid w:val="00A778A0"/>
    <w:rsid w:val="00A80039"/>
    <w:rsid w:val="00A80915"/>
    <w:rsid w:val="00A80E9F"/>
    <w:rsid w:val="00A818BC"/>
    <w:rsid w:val="00A81918"/>
    <w:rsid w:val="00A81E44"/>
    <w:rsid w:val="00A8229A"/>
    <w:rsid w:val="00A8287C"/>
    <w:rsid w:val="00A82CA6"/>
    <w:rsid w:val="00A834F9"/>
    <w:rsid w:val="00A83931"/>
    <w:rsid w:val="00A83C90"/>
    <w:rsid w:val="00A83CE5"/>
    <w:rsid w:val="00A84DC6"/>
    <w:rsid w:val="00A85541"/>
    <w:rsid w:val="00A867DB"/>
    <w:rsid w:val="00A900C8"/>
    <w:rsid w:val="00A9059A"/>
    <w:rsid w:val="00A90619"/>
    <w:rsid w:val="00A90F6E"/>
    <w:rsid w:val="00A91F9F"/>
    <w:rsid w:val="00A92AF6"/>
    <w:rsid w:val="00A92BC6"/>
    <w:rsid w:val="00A938D0"/>
    <w:rsid w:val="00A9391F"/>
    <w:rsid w:val="00A94939"/>
    <w:rsid w:val="00A94BDF"/>
    <w:rsid w:val="00A94E39"/>
    <w:rsid w:val="00A94F5C"/>
    <w:rsid w:val="00A9503A"/>
    <w:rsid w:val="00A971C1"/>
    <w:rsid w:val="00A97C17"/>
    <w:rsid w:val="00AA0050"/>
    <w:rsid w:val="00AA03FA"/>
    <w:rsid w:val="00AA0FAE"/>
    <w:rsid w:val="00AA194F"/>
    <w:rsid w:val="00AA3591"/>
    <w:rsid w:val="00AA477E"/>
    <w:rsid w:val="00AA4B70"/>
    <w:rsid w:val="00AA4C34"/>
    <w:rsid w:val="00AA5CD3"/>
    <w:rsid w:val="00AA642F"/>
    <w:rsid w:val="00AA695C"/>
    <w:rsid w:val="00AB03A6"/>
    <w:rsid w:val="00AB0468"/>
    <w:rsid w:val="00AB1258"/>
    <w:rsid w:val="00AB1540"/>
    <w:rsid w:val="00AB2227"/>
    <w:rsid w:val="00AB261C"/>
    <w:rsid w:val="00AB2899"/>
    <w:rsid w:val="00AB31E4"/>
    <w:rsid w:val="00AB3C1B"/>
    <w:rsid w:val="00AB45EC"/>
    <w:rsid w:val="00AB4A5C"/>
    <w:rsid w:val="00AB5EF6"/>
    <w:rsid w:val="00AB6DA2"/>
    <w:rsid w:val="00AB7707"/>
    <w:rsid w:val="00AC04AD"/>
    <w:rsid w:val="00AC0504"/>
    <w:rsid w:val="00AC1204"/>
    <w:rsid w:val="00AC2544"/>
    <w:rsid w:val="00AC2871"/>
    <w:rsid w:val="00AC2C31"/>
    <w:rsid w:val="00AC2D20"/>
    <w:rsid w:val="00AC327A"/>
    <w:rsid w:val="00AC48E6"/>
    <w:rsid w:val="00AC5033"/>
    <w:rsid w:val="00AC6104"/>
    <w:rsid w:val="00AC64AD"/>
    <w:rsid w:val="00AC6871"/>
    <w:rsid w:val="00AC6A67"/>
    <w:rsid w:val="00AC6CEC"/>
    <w:rsid w:val="00AC71D8"/>
    <w:rsid w:val="00AC751D"/>
    <w:rsid w:val="00AC75DB"/>
    <w:rsid w:val="00AD0AB3"/>
    <w:rsid w:val="00AD0FFA"/>
    <w:rsid w:val="00AD1BF3"/>
    <w:rsid w:val="00AD2047"/>
    <w:rsid w:val="00AD22F1"/>
    <w:rsid w:val="00AD26A2"/>
    <w:rsid w:val="00AD2F8B"/>
    <w:rsid w:val="00AD32E4"/>
    <w:rsid w:val="00AD348D"/>
    <w:rsid w:val="00AD3560"/>
    <w:rsid w:val="00AD3C85"/>
    <w:rsid w:val="00AD3FCB"/>
    <w:rsid w:val="00AD5D99"/>
    <w:rsid w:val="00AD696D"/>
    <w:rsid w:val="00AE1675"/>
    <w:rsid w:val="00AE1760"/>
    <w:rsid w:val="00AE1971"/>
    <w:rsid w:val="00AE1E4B"/>
    <w:rsid w:val="00AE20F5"/>
    <w:rsid w:val="00AE2AF5"/>
    <w:rsid w:val="00AE2C94"/>
    <w:rsid w:val="00AE34E8"/>
    <w:rsid w:val="00AE3EE0"/>
    <w:rsid w:val="00AE422C"/>
    <w:rsid w:val="00AE4266"/>
    <w:rsid w:val="00AE4D4C"/>
    <w:rsid w:val="00AE53C5"/>
    <w:rsid w:val="00AE54E7"/>
    <w:rsid w:val="00AE58A3"/>
    <w:rsid w:val="00AE6135"/>
    <w:rsid w:val="00AE6B19"/>
    <w:rsid w:val="00AE7838"/>
    <w:rsid w:val="00AE7DDF"/>
    <w:rsid w:val="00AF03A4"/>
    <w:rsid w:val="00AF03F2"/>
    <w:rsid w:val="00AF0A99"/>
    <w:rsid w:val="00AF0B74"/>
    <w:rsid w:val="00AF1266"/>
    <w:rsid w:val="00AF158A"/>
    <w:rsid w:val="00AF20EE"/>
    <w:rsid w:val="00AF26CA"/>
    <w:rsid w:val="00AF31F8"/>
    <w:rsid w:val="00AF3563"/>
    <w:rsid w:val="00AF37E4"/>
    <w:rsid w:val="00AF3F91"/>
    <w:rsid w:val="00AF50A9"/>
    <w:rsid w:val="00AF53A8"/>
    <w:rsid w:val="00AF5BD8"/>
    <w:rsid w:val="00AF606F"/>
    <w:rsid w:val="00AF70FC"/>
    <w:rsid w:val="00AF7289"/>
    <w:rsid w:val="00AF7D62"/>
    <w:rsid w:val="00AF7E38"/>
    <w:rsid w:val="00B00844"/>
    <w:rsid w:val="00B01EC3"/>
    <w:rsid w:val="00B0215E"/>
    <w:rsid w:val="00B02CE6"/>
    <w:rsid w:val="00B02E70"/>
    <w:rsid w:val="00B0354A"/>
    <w:rsid w:val="00B036F2"/>
    <w:rsid w:val="00B047A1"/>
    <w:rsid w:val="00B05C07"/>
    <w:rsid w:val="00B060F5"/>
    <w:rsid w:val="00B063F1"/>
    <w:rsid w:val="00B07C55"/>
    <w:rsid w:val="00B07E84"/>
    <w:rsid w:val="00B1082D"/>
    <w:rsid w:val="00B1132D"/>
    <w:rsid w:val="00B11BD9"/>
    <w:rsid w:val="00B11D2B"/>
    <w:rsid w:val="00B11E65"/>
    <w:rsid w:val="00B121E8"/>
    <w:rsid w:val="00B1254E"/>
    <w:rsid w:val="00B12D86"/>
    <w:rsid w:val="00B1349B"/>
    <w:rsid w:val="00B1383A"/>
    <w:rsid w:val="00B13F07"/>
    <w:rsid w:val="00B1458F"/>
    <w:rsid w:val="00B14C7C"/>
    <w:rsid w:val="00B14EDC"/>
    <w:rsid w:val="00B1563D"/>
    <w:rsid w:val="00B16341"/>
    <w:rsid w:val="00B17D8D"/>
    <w:rsid w:val="00B20028"/>
    <w:rsid w:val="00B20290"/>
    <w:rsid w:val="00B2109A"/>
    <w:rsid w:val="00B225BA"/>
    <w:rsid w:val="00B225F1"/>
    <w:rsid w:val="00B22D2B"/>
    <w:rsid w:val="00B236FB"/>
    <w:rsid w:val="00B23979"/>
    <w:rsid w:val="00B24491"/>
    <w:rsid w:val="00B24910"/>
    <w:rsid w:val="00B25006"/>
    <w:rsid w:val="00B2535C"/>
    <w:rsid w:val="00B253EA"/>
    <w:rsid w:val="00B26631"/>
    <w:rsid w:val="00B269B1"/>
    <w:rsid w:val="00B269DD"/>
    <w:rsid w:val="00B3047B"/>
    <w:rsid w:val="00B30A06"/>
    <w:rsid w:val="00B30A15"/>
    <w:rsid w:val="00B3238C"/>
    <w:rsid w:val="00B3243F"/>
    <w:rsid w:val="00B32F14"/>
    <w:rsid w:val="00B330E0"/>
    <w:rsid w:val="00B339FE"/>
    <w:rsid w:val="00B36115"/>
    <w:rsid w:val="00B3660A"/>
    <w:rsid w:val="00B377D9"/>
    <w:rsid w:val="00B37D24"/>
    <w:rsid w:val="00B37F82"/>
    <w:rsid w:val="00B40271"/>
    <w:rsid w:val="00B42AAB"/>
    <w:rsid w:val="00B43426"/>
    <w:rsid w:val="00B43826"/>
    <w:rsid w:val="00B43A94"/>
    <w:rsid w:val="00B43B10"/>
    <w:rsid w:val="00B44EC0"/>
    <w:rsid w:val="00B451CA"/>
    <w:rsid w:val="00B46289"/>
    <w:rsid w:val="00B46487"/>
    <w:rsid w:val="00B469B5"/>
    <w:rsid w:val="00B46C38"/>
    <w:rsid w:val="00B47019"/>
    <w:rsid w:val="00B47B83"/>
    <w:rsid w:val="00B47E52"/>
    <w:rsid w:val="00B50408"/>
    <w:rsid w:val="00B50472"/>
    <w:rsid w:val="00B50A08"/>
    <w:rsid w:val="00B513DB"/>
    <w:rsid w:val="00B51842"/>
    <w:rsid w:val="00B51863"/>
    <w:rsid w:val="00B51BA2"/>
    <w:rsid w:val="00B51C2B"/>
    <w:rsid w:val="00B51FC5"/>
    <w:rsid w:val="00B52296"/>
    <w:rsid w:val="00B529D2"/>
    <w:rsid w:val="00B53F8F"/>
    <w:rsid w:val="00B55691"/>
    <w:rsid w:val="00B5611D"/>
    <w:rsid w:val="00B56436"/>
    <w:rsid w:val="00B56DFD"/>
    <w:rsid w:val="00B601D7"/>
    <w:rsid w:val="00B61181"/>
    <w:rsid w:val="00B623AB"/>
    <w:rsid w:val="00B62986"/>
    <w:rsid w:val="00B62FE9"/>
    <w:rsid w:val="00B64901"/>
    <w:rsid w:val="00B65472"/>
    <w:rsid w:val="00B65B68"/>
    <w:rsid w:val="00B67187"/>
    <w:rsid w:val="00B707CA"/>
    <w:rsid w:val="00B72560"/>
    <w:rsid w:val="00B747F5"/>
    <w:rsid w:val="00B75F26"/>
    <w:rsid w:val="00B7614A"/>
    <w:rsid w:val="00B76468"/>
    <w:rsid w:val="00B76ADB"/>
    <w:rsid w:val="00B76C9F"/>
    <w:rsid w:val="00B76D58"/>
    <w:rsid w:val="00B76F53"/>
    <w:rsid w:val="00B76FF4"/>
    <w:rsid w:val="00B778B3"/>
    <w:rsid w:val="00B77CF3"/>
    <w:rsid w:val="00B80214"/>
    <w:rsid w:val="00B80868"/>
    <w:rsid w:val="00B811AE"/>
    <w:rsid w:val="00B841A8"/>
    <w:rsid w:val="00B84FB5"/>
    <w:rsid w:val="00B86304"/>
    <w:rsid w:val="00B8691B"/>
    <w:rsid w:val="00B90380"/>
    <w:rsid w:val="00B917E7"/>
    <w:rsid w:val="00B9196B"/>
    <w:rsid w:val="00B920C2"/>
    <w:rsid w:val="00B929EF"/>
    <w:rsid w:val="00B93637"/>
    <w:rsid w:val="00B9363B"/>
    <w:rsid w:val="00B9396F"/>
    <w:rsid w:val="00B94462"/>
    <w:rsid w:val="00B955A3"/>
    <w:rsid w:val="00B95F5F"/>
    <w:rsid w:val="00B95FB3"/>
    <w:rsid w:val="00B96570"/>
    <w:rsid w:val="00B96729"/>
    <w:rsid w:val="00B96E2F"/>
    <w:rsid w:val="00B97D92"/>
    <w:rsid w:val="00BA0104"/>
    <w:rsid w:val="00BA042D"/>
    <w:rsid w:val="00BA0A0A"/>
    <w:rsid w:val="00BA0CA1"/>
    <w:rsid w:val="00BA0D7E"/>
    <w:rsid w:val="00BA0E06"/>
    <w:rsid w:val="00BA16D8"/>
    <w:rsid w:val="00BA2A92"/>
    <w:rsid w:val="00BA2FCD"/>
    <w:rsid w:val="00BA595B"/>
    <w:rsid w:val="00BA5BB8"/>
    <w:rsid w:val="00BA6DC3"/>
    <w:rsid w:val="00BA6FB4"/>
    <w:rsid w:val="00BA73DC"/>
    <w:rsid w:val="00BB1A2C"/>
    <w:rsid w:val="00BB1C5D"/>
    <w:rsid w:val="00BB2164"/>
    <w:rsid w:val="00BB2436"/>
    <w:rsid w:val="00BB2B87"/>
    <w:rsid w:val="00BB2DD5"/>
    <w:rsid w:val="00BB3739"/>
    <w:rsid w:val="00BB3855"/>
    <w:rsid w:val="00BB3B24"/>
    <w:rsid w:val="00BB3B41"/>
    <w:rsid w:val="00BB3DEE"/>
    <w:rsid w:val="00BB49E7"/>
    <w:rsid w:val="00BB4DD7"/>
    <w:rsid w:val="00BB5C94"/>
    <w:rsid w:val="00BB6CB5"/>
    <w:rsid w:val="00BB6D53"/>
    <w:rsid w:val="00BC054C"/>
    <w:rsid w:val="00BC1561"/>
    <w:rsid w:val="00BC1C99"/>
    <w:rsid w:val="00BC269F"/>
    <w:rsid w:val="00BC2992"/>
    <w:rsid w:val="00BC29F3"/>
    <w:rsid w:val="00BC3E4A"/>
    <w:rsid w:val="00BC42C7"/>
    <w:rsid w:val="00BC453D"/>
    <w:rsid w:val="00BC4A4C"/>
    <w:rsid w:val="00BC5825"/>
    <w:rsid w:val="00BC5846"/>
    <w:rsid w:val="00BC65CD"/>
    <w:rsid w:val="00BC6DD1"/>
    <w:rsid w:val="00BC6EB3"/>
    <w:rsid w:val="00BC7929"/>
    <w:rsid w:val="00BC7DE7"/>
    <w:rsid w:val="00BD18CE"/>
    <w:rsid w:val="00BD2470"/>
    <w:rsid w:val="00BD2FC1"/>
    <w:rsid w:val="00BD3286"/>
    <w:rsid w:val="00BD3CF2"/>
    <w:rsid w:val="00BD4513"/>
    <w:rsid w:val="00BD5206"/>
    <w:rsid w:val="00BD54A9"/>
    <w:rsid w:val="00BD61DF"/>
    <w:rsid w:val="00BD6AF6"/>
    <w:rsid w:val="00BD7445"/>
    <w:rsid w:val="00BE0B34"/>
    <w:rsid w:val="00BE1114"/>
    <w:rsid w:val="00BE20E9"/>
    <w:rsid w:val="00BE265C"/>
    <w:rsid w:val="00BE2BB1"/>
    <w:rsid w:val="00BE362D"/>
    <w:rsid w:val="00BE386E"/>
    <w:rsid w:val="00BE41E4"/>
    <w:rsid w:val="00BE47B2"/>
    <w:rsid w:val="00BE4C8D"/>
    <w:rsid w:val="00BE5516"/>
    <w:rsid w:val="00BE6172"/>
    <w:rsid w:val="00BE61F9"/>
    <w:rsid w:val="00BE6E3F"/>
    <w:rsid w:val="00BE7BA8"/>
    <w:rsid w:val="00BF01C5"/>
    <w:rsid w:val="00BF1027"/>
    <w:rsid w:val="00BF16E5"/>
    <w:rsid w:val="00BF23BC"/>
    <w:rsid w:val="00BF24F8"/>
    <w:rsid w:val="00BF30D0"/>
    <w:rsid w:val="00BF35AC"/>
    <w:rsid w:val="00BF492E"/>
    <w:rsid w:val="00BF4FCA"/>
    <w:rsid w:val="00BF505D"/>
    <w:rsid w:val="00BF5398"/>
    <w:rsid w:val="00BF61DA"/>
    <w:rsid w:val="00BF6DCC"/>
    <w:rsid w:val="00BF6F77"/>
    <w:rsid w:val="00C01D5A"/>
    <w:rsid w:val="00C033DE"/>
    <w:rsid w:val="00C035A2"/>
    <w:rsid w:val="00C04872"/>
    <w:rsid w:val="00C04C95"/>
    <w:rsid w:val="00C04EEC"/>
    <w:rsid w:val="00C0540C"/>
    <w:rsid w:val="00C05742"/>
    <w:rsid w:val="00C05917"/>
    <w:rsid w:val="00C06287"/>
    <w:rsid w:val="00C06664"/>
    <w:rsid w:val="00C06839"/>
    <w:rsid w:val="00C06D43"/>
    <w:rsid w:val="00C07BA2"/>
    <w:rsid w:val="00C102E1"/>
    <w:rsid w:val="00C10A5F"/>
    <w:rsid w:val="00C119A8"/>
    <w:rsid w:val="00C11D86"/>
    <w:rsid w:val="00C125C8"/>
    <w:rsid w:val="00C12F0E"/>
    <w:rsid w:val="00C13147"/>
    <w:rsid w:val="00C13446"/>
    <w:rsid w:val="00C135EF"/>
    <w:rsid w:val="00C136A0"/>
    <w:rsid w:val="00C14CC3"/>
    <w:rsid w:val="00C15105"/>
    <w:rsid w:val="00C155D1"/>
    <w:rsid w:val="00C1627E"/>
    <w:rsid w:val="00C16C44"/>
    <w:rsid w:val="00C16C62"/>
    <w:rsid w:val="00C1777B"/>
    <w:rsid w:val="00C17AC7"/>
    <w:rsid w:val="00C17C4D"/>
    <w:rsid w:val="00C20246"/>
    <w:rsid w:val="00C208E4"/>
    <w:rsid w:val="00C20AA3"/>
    <w:rsid w:val="00C21066"/>
    <w:rsid w:val="00C22EB0"/>
    <w:rsid w:val="00C22FE8"/>
    <w:rsid w:val="00C241F2"/>
    <w:rsid w:val="00C24CDF"/>
    <w:rsid w:val="00C24F8D"/>
    <w:rsid w:val="00C25247"/>
    <w:rsid w:val="00C256D4"/>
    <w:rsid w:val="00C2664E"/>
    <w:rsid w:val="00C26941"/>
    <w:rsid w:val="00C30253"/>
    <w:rsid w:val="00C31643"/>
    <w:rsid w:val="00C3228C"/>
    <w:rsid w:val="00C3270F"/>
    <w:rsid w:val="00C336F0"/>
    <w:rsid w:val="00C3439E"/>
    <w:rsid w:val="00C34423"/>
    <w:rsid w:val="00C3490E"/>
    <w:rsid w:val="00C34FA0"/>
    <w:rsid w:val="00C35141"/>
    <w:rsid w:val="00C35341"/>
    <w:rsid w:val="00C35A7C"/>
    <w:rsid w:val="00C35EB5"/>
    <w:rsid w:val="00C36C39"/>
    <w:rsid w:val="00C36D7C"/>
    <w:rsid w:val="00C36F3C"/>
    <w:rsid w:val="00C37C5B"/>
    <w:rsid w:val="00C40ED3"/>
    <w:rsid w:val="00C41057"/>
    <w:rsid w:val="00C410ED"/>
    <w:rsid w:val="00C417CB"/>
    <w:rsid w:val="00C43A2E"/>
    <w:rsid w:val="00C43F4D"/>
    <w:rsid w:val="00C44305"/>
    <w:rsid w:val="00C444A3"/>
    <w:rsid w:val="00C44823"/>
    <w:rsid w:val="00C44BA2"/>
    <w:rsid w:val="00C44F32"/>
    <w:rsid w:val="00C4555E"/>
    <w:rsid w:val="00C4619E"/>
    <w:rsid w:val="00C461BD"/>
    <w:rsid w:val="00C464C6"/>
    <w:rsid w:val="00C466D7"/>
    <w:rsid w:val="00C46C37"/>
    <w:rsid w:val="00C473ED"/>
    <w:rsid w:val="00C47C02"/>
    <w:rsid w:val="00C47DB4"/>
    <w:rsid w:val="00C50693"/>
    <w:rsid w:val="00C50D7B"/>
    <w:rsid w:val="00C5197A"/>
    <w:rsid w:val="00C51D99"/>
    <w:rsid w:val="00C527FD"/>
    <w:rsid w:val="00C532C8"/>
    <w:rsid w:val="00C53BED"/>
    <w:rsid w:val="00C547D9"/>
    <w:rsid w:val="00C54EB7"/>
    <w:rsid w:val="00C56B4B"/>
    <w:rsid w:val="00C57E0C"/>
    <w:rsid w:val="00C60FDE"/>
    <w:rsid w:val="00C613CD"/>
    <w:rsid w:val="00C61CBE"/>
    <w:rsid w:val="00C62406"/>
    <w:rsid w:val="00C62DE0"/>
    <w:rsid w:val="00C62F50"/>
    <w:rsid w:val="00C6337A"/>
    <w:rsid w:val="00C638D0"/>
    <w:rsid w:val="00C63AB3"/>
    <w:rsid w:val="00C63F4F"/>
    <w:rsid w:val="00C6435C"/>
    <w:rsid w:val="00C64684"/>
    <w:rsid w:val="00C6475A"/>
    <w:rsid w:val="00C65447"/>
    <w:rsid w:val="00C655BC"/>
    <w:rsid w:val="00C66074"/>
    <w:rsid w:val="00C67728"/>
    <w:rsid w:val="00C7010A"/>
    <w:rsid w:val="00C7145D"/>
    <w:rsid w:val="00C71AFB"/>
    <w:rsid w:val="00C7375E"/>
    <w:rsid w:val="00C73D16"/>
    <w:rsid w:val="00C74732"/>
    <w:rsid w:val="00C752EF"/>
    <w:rsid w:val="00C75338"/>
    <w:rsid w:val="00C75570"/>
    <w:rsid w:val="00C75B7A"/>
    <w:rsid w:val="00C77607"/>
    <w:rsid w:val="00C77EDB"/>
    <w:rsid w:val="00C80E1F"/>
    <w:rsid w:val="00C815D1"/>
    <w:rsid w:val="00C81C61"/>
    <w:rsid w:val="00C83D6D"/>
    <w:rsid w:val="00C83D8A"/>
    <w:rsid w:val="00C84529"/>
    <w:rsid w:val="00C84D12"/>
    <w:rsid w:val="00C85560"/>
    <w:rsid w:val="00C860E3"/>
    <w:rsid w:val="00C877A8"/>
    <w:rsid w:val="00C87BB6"/>
    <w:rsid w:val="00C87BF6"/>
    <w:rsid w:val="00C87DBC"/>
    <w:rsid w:val="00C9002F"/>
    <w:rsid w:val="00C90654"/>
    <w:rsid w:val="00C90F58"/>
    <w:rsid w:val="00C90F87"/>
    <w:rsid w:val="00C91036"/>
    <w:rsid w:val="00C91149"/>
    <w:rsid w:val="00C91CCA"/>
    <w:rsid w:val="00C91F5B"/>
    <w:rsid w:val="00C92A6D"/>
    <w:rsid w:val="00C93086"/>
    <w:rsid w:val="00C95756"/>
    <w:rsid w:val="00C9676E"/>
    <w:rsid w:val="00C9724C"/>
    <w:rsid w:val="00C97EAD"/>
    <w:rsid w:val="00CA04F6"/>
    <w:rsid w:val="00CA0D66"/>
    <w:rsid w:val="00CA181B"/>
    <w:rsid w:val="00CA27FB"/>
    <w:rsid w:val="00CA3048"/>
    <w:rsid w:val="00CA343A"/>
    <w:rsid w:val="00CA3A42"/>
    <w:rsid w:val="00CA3CD8"/>
    <w:rsid w:val="00CA47A1"/>
    <w:rsid w:val="00CA4CF6"/>
    <w:rsid w:val="00CA53AA"/>
    <w:rsid w:val="00CA53B3"/>
    <w:rsid w:val="00CA56F6"/>
    <w:rsid w:val="00CA648F"/>
    <w:rsid w:val="00CA6757"/>
    <w:rsid w:val="00CA6902"/>
    <w:rsid w:val="00CA7386"/>
    <w:rsid w:val="00CA768D"/>
    <w:rsid w:val="00CA7DC2"/>
    <w:rsid w:val="00CB0182"/>
    <w:rsid w:val="00CB0B96"/>
    <w:rsid w:val="00CB0FC5"/>
    <w:rsid w:val="00CB119B"/>
    <w:rsid w:val="00CB1423"/>
    <w:rsid w:val="00CB1A1B"/>
    <w:rsid w:val="00CB1D48"/>
    <w:rsid w:val="00CB2E45"/>
    <w:rsid w:val="00CB37F5"/>
    <w:rsid w:val="00CB38EC"/>
    <w:rsid w:val="00CB4974"/>
    <w:rsid w:val="00CB5484"/>
    <w:rsid w:val="00CB5737"/>
    <w:rsid w:val="00CB69D7"/>
    <w:rsid w:val="00CB7A6B"/>
    <w:rsid w:val="00CB7B92"/>
    <w:rsid w:val="00CC0F30"/>
    <w:rsid w:val="00CC10D5"/>
    <w:rsid w:val="00CC3152"/>
    <w:rsid w:val="00CC3793"/>
    <w:rsid w:val="00CC39F7"/>
    <w:rsid w:val="00CC3B59"/>
    <w:rsid w:val="00CC3D39"/>
    <w:rsid w:val="00CC482C"/>
    <w:rsid w:val="00CC4AFE"/>
    <w:rsid w:val="00CC4F3A"/>
    <w:rsid w:val="00CC56EB"/>
    <w:rsid w:val="00CC5832"/>
    <w:rsid w:val="00CC5BB3"/>
    <w:rsid w:val="00CC5D04"/>
    <w:rsid w:val="00CC62BD"/>
    <w:rsid w:val="00CC65D1"/>
    <w:rsid w:val="00CC7C63"/>
    <w:rsid w:val="00CD009D"/>
    <w:rsid w:val="00CD03D3"/>
    <w:rsid w:val="00CD0F73"/>
    <w:rsid w:val="00CD147A"/>
    <w:rsid w:val="00CD1646"/>
    <w:rsid w:val="00CD2520"/>
    <w:rsid w:val="00CD2832"/>
    <w:rsid w:val="00CD31DA"/>
    <w:rsid w:val="00CD500C"/>
    <w:rsid w:val="00CD523A"/>
    <w:rsid w:val="00CD6644"/>
    <w:rsid w:val="00CE0686"/>
    <w:rsid w:val="00CE15D0"/>
    <w:rsid w:val="00CE22B5"/>
    <w:rsid w:val="00CE2D27"/>
    <w:rsid w:val="00CE30C7"/>
    <w:rsid w:val="00CE36CE"/>
    <w:rsid w:val="00CE42AD"/>
    <w:rsid w:val="00CE45A1"/>
    <w:rsid w:val="00CE5729"/>
    <w:rsid w:val="00CE59D0"/>
    <w:rsid w:val="00CE6545"/>
    <w:rsid w:val="00CE6A1C"/>
    <w:rsid w:val="00CE7577"/>
    <w:rsid w:val="00CE7615"/>
    <w:rsid w:val="00CF00DE"/>
    <w:rsid w:val="00CF02E6"/>
    <w:rsid w:val="00CF0667"/>
    <w:rsid w:val="00CF084E"/>
    <w:rsid w:val="00CF0D7B"/>
    <w:rsid w:val="00CF1B80"/>
    <w:rsid w:val="00CF1BEB"/>
    <w:rsid w:val="00CF20AE"/>
    <w:rsid w:val="00CF2F6C"/>
    <w:rsid w:val="00CF384B"/>
    <w:rsid w:val="00CF3DCE"/>
    <w:rsid w:val="00CF458F"/>
    <w:rsid w:val="00CF4ECD"/>
    <w:rsid w:val="00CF70CC"/>
    <w:rsid w:val="00CF783F"/>
    <w:rsid w:val="00CF7A4E"/>
    <w:rsid w:val="00D00579"/>
    <w:rsid w:val="00D00C98"/>
    <w:rsid w:val="00D02546"/>
    <w:rsid w:val="00D02EF2"/>
    <w:rsid w:val="00D03185"/>
    <w:rsid w:val="00D0385D"/>
    <w:rsid w:val="00D0448C"/>
    <w:rsid w:val="00D04DF5"/>
    <w:rsid w:val="00D05256"/>
    <w:rsid w:val="00D055BB"/>
    <w:rsid w:val="00D05F69"/>
    <w:rsid w:val="00D06C90"/>
    <w:rsid w:val="00D07ACE"/>
    <w:rsid w:val="00D07D56"/>
    <w:rsid w:val="00D1004F"/>
    <w:rsid w:val="00D1095C"/>
    <w:rsid w:val="00D11282"/>
    <w:rsid w:val="00D11453"/>
    <w:rsid w:val="00D1283E"/>
    <w:rsid w:val="00D1296D"/>
    <w:rsid w:val="00D13759"/>
    <w:rsid w:val="00D13E8D"/>
    <w:rsid w:val="00D140B0"/>
    <w:rsid w:val="00D152BF"/>
    <w:rsid w:val="00D1597C"/>
    <w:rsid w:val="00D15C32"/>
    <w:rsid w:val="00D16092"/>
    <w:rsid w:val="00D16916"/>
    <w:rsid w:val="00D1749A"/>
    <w:rsid w:val="00D207C2"/>
    <w:rsid w:val="00D207DC"/>
    <w:rsid w:val="00D20B6D"/>
    <w:rsid w:val="00D20F22"/>
    <w:rsid w:val="00D21D1B"/>
    <w:rsid w:val="00D22146"/>
    <w:rsid w:val="00D23050"/>
    <w:rsid w:val="00D23AB5"/>
    <w:rsid w:val="00D24746"/>
    <w:rsid w:val="00D249CF"/>
    <w:rsid w:val="00D25180"/>
    <w:rsid w:val="00D271C3"/>
    <w:rsid w:val="00D27702"/>
    <w:rsid w:val="00D31D1B"/>
    <w:rsid w:val="00D31D82"/>
    <w:rsid w:val="00D31FE6"/>
    <w:rsid w:val="00D321A0"/>
    <w:rsid w:val="00D3226B"/>
    <w:rsid w:val="00D32C1A"/>
    <w:rsid w:val="00D3319F"/>
    <w:rsid w:val="00D33349"/>
    <w:rsid w:val="00D33757"/>
    <w:rsid w:val="00D33CA9"/>
    <w:rsid w:val="00D340AF"/>
    <w:rsid w:val="00D34656"/>
    <w:rsid w:val="00D36D2F"/>
    <w:rsid w:val="00D36FE5"/>
    <w:rsid w:val="00D37146"/>
    <w:rsid w:val="00D376DE"/>
    <w:rsid w:val="00D37E1B"/>
    <w:rsid w:val="00D40D9C"/>
    <w:rsid w:val="00D40E6B"/>
    <w:rsid w:val="00D424C4"/>
    <w:rsid w:val="00D42D05"/>
    <w:rsid w:val="00D42E64"/>
    <w:rsid w:val="00D43386"/>
    <w:rsid w:val="00D4395E"/>
    <w:rsid w:val="00D43FB2"/>
    <w:rsid w:val="00D442E8"/>
    <w:rsid w:val="00D44690"/>
    <w:rsid w:val="00D4538C"/>
    <w:rsid w:val="00D459C2"/>
    <w:rsid w:val="00D47B03"/>
    <w:rsid w:val="00D51521"/>
    <w:rsid w:val="00D5167F"/>
    <w:rsid w:val="00D51C13"/>
    <w:rsid w:val="00D525FE"/>
    <w:rsid w:val="00D527FD"/>
    <w:rsid w:val="00D5449C"/>
    <w:rsid w:val="00D55176"/>
    <w:rsid w:val="00D553B0"/>
    <w:rsid w:val="00D56F43"/>
    <w:rsid w:val="00D57387"/>
    <w:rsid w:val="00D574C3"/>
    <w:rsid w:val="00D576D6"/>
    <w:rsid w:val="00D60142"/>
    <w:rsid w:val="00D606E6"/>
    <w:rsid w:val="00D61A16"/>
    <w:rsid w:val="00D62376"/>
    <w:rsid w:val="00D627CA"/>
    <w:rsid w:val="00D62EA2"/>
    <w:rsid w:val="00D65A94"/>
    <w:rsid w:val="00D65E76"/>
    <w:rsid w:val="00D66273"/>
    <w:rsid w:val="00D666DE"/>
    <w:rsid w:val="00D66B6D"/>
    <w:rsid w:val="00D67534"/>
    <w:rsid w:val="00D7006E"/>
    <w:rsid w:val="00D702B5"/>
    <w:rsid w:val="00D70820"/>
    <w:rsid w:val="00D7104A"/>
    <w:rsid w:val="00D711CA"/>
    <w:rsid w:val="00D72698"/>
    <w:rsid w:val="00D729D4"/>
    <w:rsid w:val="00D72BEE"/>
    <w:rsid w:val="00D73529"/>
    <w:rsid w:val="00D73E0F"/>
    <w:rsid w:val="00D73F5A"/>
    <w:rsid w:val="00D74956"/>
    <w:rsid w:val="00D749BC"/>
    <w:rsid w:val="00D76A6B"/>
    <w:rsid w:val="00D76B39"/>
    <w:rsid w:val="00D77CD6"/>
    <w:rsid w:val="00D80118"/>
    <w:rsid w:val="00D80D16"/>
    <w:rsid w:val="00D80F0B"/>
    <w:rsid w:val="00D81BAF"/>
    <w:rsid w:val="00D821E6"/>
    <w:rsid w:val="00D824F5"/>
    <w:rsid w:val="00D82874"/>
    <w:rsid w:val="00D82C86"/>
    <w:rsid w:val="00D836A6"/>
    <w:rsid w:val="00D83873"/>
    <w:rsid w:val="00D83A0B"/>
    <w:rsid w:val="00D8522C"/>
    <w:rsid w:val="00D85324"/>
    <w:rsid w:val="00D864F9"/>
    <w:rsid w:val="00D8668E"/>
    <w:rsid w:val="00D86CB0"/>
    <w:rsid w:val="00D8765B"/>
    <w:rsid w:val="00D87F4C"/>
    <w:rsid w:val="00D901DA"/>
    <w:rsid w:val="00D908FA"/>
    <w:rsid w:val="00D9179F"/>
    <w:rsid w:val="00D91903"/>
    <w:rsid w:val="00D924A1"/>
    <w:rsid w:val="00D9263E"/>
    <w:rsid w:val="00D92B1A"/>
    <w:rsid w:val="00D92B60"/>
    <w:rsid w:val="00D93437"/>
    <w:rsid w:val="00D9352F"/>
    <w:rsid w:val="00D93E16"/>
    <w:rsid w:val="00D94A6B"/>
    <w:rsid w:val="00D953DA"/>
    <w:rsid w:val="00D95676"/>
    <w:rsid w:val="00D96743"/>
    <w:rsid w:val="00D96756"/>
    <w:rsid w:val="00D974C6"/>
    <w:rsid w:val="00D97C67"/>
    <w:rsid w:val="00D97CD0"/>
    <w:rsid w:val="00D97D17"/>
    <w:rsid w:val="00DA17DE"/>
    <w:rsid w:val="00DA1CA5"/>
    <w:rsid w:val="00DA1DEB"/>
    <w:rsid w:val="00DA32EA"/>
    <w:rsid w:val="00DA36F3"/>
    <w:rsid w:val="00DA4362"/>
    <w:rsid w:val="00DA4EF3"/>
    <w:rsid w:val="00DA5288"/>
    <w:rsid w:val="00DA5AEB"/>
    <w:rsid w:val="00DA6288"/>
    <w:rsid w:val="00DA709E"/>
    <w:rsid w:val="00DB041C"/>
    <w:rsid w:val="00DB1D6A"/>
    <w:rsid w:val="00DB1E32"/>
    <w:rsid w:val="00DB1F31"/>
    <w:rsid w:val="00DB20F4"/>
    <w:rsid w:val="00DB221E"/>
    <w:rsid w:val="00DB3F8B"/>
    <w:rsid w:val="00DB3FBF"/>
    <w:rsid w:val="00DB467D"/>
    <w:rsid w:val="00DB4CB2"/>
    <w:rsid w:val="00DB4DF8"/>
    <w:rsid w:val="00DB5AE1"/>
    <w:rsid w:val="00DB5C1A"/>
    <w:rsid w:val="00DB6387"/>
    <w:rsid w:val="00DB6543"/>
    <w:rsid w:val="00DB66FF"/>
    <w:rsid w:val="00DB7335"/>
    <w:rsid w:val="00DB7B78"/>
    <w:rsid w:val="00DB7F13"/>
    <w:rsid w:val="00DC0976"/>
    <w:rsid w:val="00DC0BB4"/>
    <w:rsid w:val="00DC303C"/>
    <w:rsid w:val="00DC30B6"/>
    <w:rsid w:val="00DC37A5"/>
    <w:rsid w:val="00DC3CE2"/>
    <w:rsid w:val="00DC47B1"/>
    <w:rsid w:val="00DC5074"/>
    <w:rsid w:val="00DC56B9"/>
    <w:rsid w:val="00DC5976"/>
    <w:rsid w:val="00DC6C59"/>
    <w:rsid w:val="00DC7AD3"/>
    <w:rsid w:val="00DD0058"/>
    <w:rsid w:val="00DD00DE"/>
    <w:rsid w:val="00DD02EE"/>
    <w:rsid w:val="00DD040D"/>
    <w:rsid w:val="00DD0625"/>
    <w:rsid w:val="00DD0AB5"/>
    <w:rsid w:val="00DD16C3"/>
    <w:rsid w:val="00DD2277"/>
    <w:rsid w:val="00DD283A"/>
    <w:rsid w:val="00DD2A4A"/>
    <w:rsid w:val="00DD2C5E"/>
    <w:rsid w:val="00DD3624"/>
    <w:rsid w:val="00DD3CAB"/>
    <w:rsid w:val="00DD4AF6"/>
    <w:rsid w:val="00DD5367"/>
    <w:rsid w:val="00DD5C88"/>
    <w:rsid w:val="00DD5FFE"/>
    <w:rsid w:val="00DD6714"/>
    <w:rsid w:val="00DD7312"/>
    <w:rsid w:val="00DD7411"/>
    <w:rsid w:val="00DD7E35"/>
    <w:rsid w:val="00DE0B59"/>
    <w:rsid w:val="00DE120D"/>
    <w:rsid w:val="00DE18E3"/>
    <w:rsid w:val="00DE1A97"/>
    <w:rsid w:val="00DE2225"/>
    <w:rsid w:val="00DE2278"/>
    <w:rsid w:val="00DE248D"/>
    <w:rsid w:val="00DE2797"/>
    <w:rsid w:val="00DE2997"/>
    <w:rsid w:val="00DE40FA"/>
    <w:rsid w:val="00DE43A9"/>
    <w:rsid w:val="00DE44B6"/>
    <w:rsid w:val="00DE4E32"/>
    <w:rsid w:val="00DE530B"/>
    <w:rsid w:val="00DE6120"/>
    <w:rsid w:val="00DE6283"/>
    <w:rsid w:val="00DE6810"/>
    <w:rsid w:val="00DE750B"/>
    <w:rsid w:val="00DE754D"/>
    <w:rsid w:val="00DE7DC9"/>
    <w:rsid w:val="00DE7DCB"/>
    <w:rsid w:val="00DF0F4E"/>
    <w:rsid w:val="00DF10C1"/>
    <w:rsid w:val="00DF17C8"/>
    <w:rsid w:val="00DF1D4D"/>
    <w:rsid w:val="00DF1F70"/>
    <w:rsid w:val="00DF20BD"/>
    <w:rsid w:val="00DF270A"/>
    <w:rsid w:val="00DF2C31"/>
    <w:rsid w:val="00DF2E82"/>
    <w:rsid w:val="00DF3128"/>
    <w:rsid w:val="00DF3158"/>
    <w:rsid w:val="00DF44A2"/>
    <w:rsid w:val="00DF4BF2"/>
    <w:rsid w:val="00DF56A5"/>
    <w:rsid w:val="00DF5B93"/>
    <w:rsid w:val="00DF5C02"/>
    <w:rsid w:val="00DF6412"/>
    <w:rsid w:val="00DF69AD"/>
    <w:rsid w:val="00DF6F04"/>
    <w:rsid w:val="00DF7078"/>
    <w:rsid w:val="00DF76D4"/>
    <w:rsid w:val="00DF7B39"/>
    <w:rsid w:val="00DF7C4F"/>
    <w:rsid w:val="00E00ED7"/>
    <w:rsid w:val="00E012D5"/>
    <w:rsid w:val="00E01F3B"/>
    <w:rsid w:val="00E0310E"/>
    <w:rsid w:val="00E033CD"/>
    <w:rsid w:val="00E0362F"/>
    <w:rsid w:val="00E040CA"/>
    <w:rsid w:val="00E04215"/>
    <w:rsid w:val="00E0433C"/>
    <w:rsid w:val="00E04681"/>
    <w:rsid w:val="00E04C00"/>
    <w:rsid w:val="00E04F41"/>
    <w:rsid w:val="00E05159"/>
    <w:rsid w:val="00E054C3"/>
    <w:rsid w:val="00E05637"/>
    <w:rsid w:val="00E056CC"/>
    <w:rsid w:val="00E06DE9"/>
    <w:rsid w:val="00E06E20"/>
    <w:rsid w:val="00E0701F"/>
    <w:rsid w:val="00E07197"/>
    <w:rsid w:val="00E07343"/>
    <w:rsid w:val="00E079A3"/>
    <w:rsid w:val="00E10332"/>
    <w:rsid w:val="00E105C8"/>
    <w:rsid w:val="00E11AD6"/>
    <w:rsid w:val="00E122AD"/>
    <w:rsid w:val="00E132A6"/>
    <w:rsid w:val="00E13377"/>
    <w:rsid w:val="00E139EE"/>
    <w:rsid w:val="00E146D4"/>
    <w:rsid w:val="00E1481A"/>
    <w:rsid w:val="00E15E9B"/>
    <w:rsid w:val="00E16183"/>
    <w:rsid w:val="00E16BAF"/>
    <w:rsid w:val="00E17364"/>
    <w:rsid w:val="00E177C6"/>
    <w:rsid w:val="00E17EA9"/>
    <w:rsid w:val="00E21316"/>
    <w:rsid w:val="00E21380"/>
    <w:rsid w:val="00E21882"/>
    <w:rsid w:val="00E22A0D"/>
    <w:rsid w:val="00E232CA"/>
    <w:rsid w:val="00E244C8"/>
    <w:rsid w:val="00E2533C"/>
    <w:rsid w:val="00E26417"/>
    <w:rsid w:val="00E26B2E"/>
    <w:rsid w:val="00E2758B"/>
    <w:rsid w:val="00E2780A"/>
    <w:rsid w:val="00E2781C"/>
    <w:rsid w:val="00E300BE"/>
    <w:rsid w:val="00E306F2"/>
    <w:rsid w:val="00E30CF7"/>
    <w:rsid w:val="00E3109A"/>
    <w:rsid w:val="00E32B16"/>
    <w:rsid w:val="00E32BE4"/>
    <w:rsid w:val="00E32DB5"/>
    <w:rsid w:val="00E33CC8"/>
    <w:rsid w:val="00E33DE4"/>
    <w:rsid w:val="00E344AF"/>
    <w:rsid w:val="00E34875"/>
    <w:rsid w:val="00E34FC6"/>
    <w:rsid w:val="00E36463"/>
    <w:rsid w:val="00E368C1"/>
    <w:rsid w:val="00E374A4"/>
    <w:rsid w:val="00E4137A"/>
    <w:rsid w:val="00E4190F"/>
    <w:rsid w:val="00E429F5"/>
    <w:rsid w:val="00E42CEF"/>
    <w:rsid w:val="00E42DCC"/>
    <w:rsid w:val="00E42E52"/>
    <w:rsid w:val="00E4341B"/>
    <w:rsid w:val="00E43ADA"/>
    <w:rsid w:val="00E441F9"/>
    <w:rsid w:val="00E45B6A"/>
    <w:rsid w:val="00E46EF1"/>
    <w:rsid w:val="00E47DB9"/>
    <w:rsid w:val="00E47ECC"/>
    <w:rsid w:val="00E51C12"/>
    <w:rsid w:val="00E51D49"/>
    <w:rsid w:val="00E52F30"/>
    <w:rsid w:val="00E53A8B"/>
    <w:rsid w:val="00E53E85"/>
    <w:rsid w:val="00E541D7"/>
    <w:rsid w:val="00E544C0"/>
    <w:rsid w:val="00E544C6"/>
    <w:rsid w:val="00E55EC7"/>
    <w:rsid w:val="00E55F39"/>
    <w:rsid w:val="00E55F8D"/>
    <w:rsid w:val="00E56CF8"/>
    <w:rsid w:val="00E5712A"/>
    <w:rsid w:val="00E577FD"/>
    <w:rsid w:val="00E57967"/>
    <w:rsid w:val="00E57F64"/>
    <w:rsid w:val="00E600CB"/>
    <w:rsid w:val="00E60BD6"/>
    <w:rsid w:val="00E61B3B"/>
    <w:rsid w:val="00E61D68"/>
    <w:rsid w:val="00E635BD"/>
    <w:rsid w:val="00E63C4A"/>
    <w:rsid w:val="00E656D7"/>
    <w:rsid w:val="00E6687E"/>
    <w:rsid w:val="00E677DF"/>
    <w:rsid w:val="00E6789F"/>
    <w:rsid w:val="00E70030"/>
    <w:rsid w:val="00E701D4"/>
    <w:rsid w:val="00E7105F"/>
    <w:rsid w:val="00E715C4"/>
    <w:rsid w:val="00E71BE6"/>
    <w:rsid w:val="00E71E31"/>
    <w:rsid w:val="00E7298F"/>
    <w:rsid w:val="00E741BB"/>
    <w:rsid w:val="00E741FB"/>
    <w:rsid w:val="00E7420F"/>
    <w:rsid w:val="00E74315"/>
    <w:rsid w:val="00E74D17"/>
    <w:rsid w:val="00E756B1"/>
    <w:rsid w:val="00E76EBA"/>
    <w:rsid w:val="00E770FA"/>
    <w:rsid w:val="00E778A1"/>
    <w:rsid w:val="00E805A2"/>
    <w:rsid w:val="00E809A2"/>
    <w:rsid w:val="00E80A9C"/>
    <w:rsid w:val="00E80CD2"/>
    <w:rsid w:val="00E811C8"/>
    <w:rsid w:val="00E816B7"/>
    <w:rsid w:val="00E8187C"/>
    <w:rsid w:val="00E8200A"/>
    <w:rsid w:val="00E8209F"/>
    <w:rsid w:val="00E821EE"/>
    <w:rsid w:val="00E823B2"/>
    <w:rsid w:val="00E827F9"/>
    <w:rsid w:val="00E82A93"/>
    <w:rsid w:val="00E836BB"/>
    <w:rsid w:val="00E83A1F"/>
    <w:rsid w:val="00E83D7C"/>
    <w:rsid w:val="00E8592C"/>
    <w:rsid w:val="00E85C2C"/>
    <w:rsid w:val="00E8726E"/>
    <w:rsid w:val="00E87E84"/>
    <w:rsid w:val="00E90329"/>
    <w:rsid w:val="00E90821"/>
    <w:rsid w:val="00E90E2E"/>
    <w:rsid w:val="00E92399"/>
    <w:rsid w:val="00E92864"/>
    <w:rsid w:val="00E92B4E"/>
    <w:rsid w:val="00E932D7"/>
    <w:rsid w:val="00E941FD"/>
    <w:rsid w:val="00E94A63"/>
    <w:rsid w:val="00E94A98"/>
    <w:rsid w:val="00E953F3"/>
    <w:rsid w:val="00E95746"/>
    <w:rsid w:val="00E96AF6"/>
    <w:rsid w:val="00E97324"/>
    <w:rsid w:val="00E973A2"/>
    <w:rsid w:val="00E975C0"/>
    <w:rsid w:val="00EA0CA7"/>
    <w:rsid w:val="00EA2AED"/>
    <w:rsid w:val="00EA31AC"/>
    <w:rsid w:val="00EA3A9A"/>
    <w:rsid w:val="00EA451E"/>
    <w:rsid w:val="00EA5FA4"/>
    <w:rsid w:val="00EA6169"/>
    <w:rsid w:val="00EA6DAA"/>
    <w:rsid w:val="00EB029D"/>
    <w:rsid w:val="00EB055F"/>
    <w:rsid w:val="00EB0635"/>
    <w:rsid w:val="00EB12D3"/>
    <w:rsid w:val="00EB37C7"/>
    <w:rsid w:val="00EB47BF"/>
    <w:rsid w:val="00EB5B5A"/>
    <w:rsid w:val="00EB7BBE"/>
    <w:rsid w:val="00EC03B5"/>
    <w:rsid w:val="00EC0C10"/>
    <w:rsid w:val="00EC184D"/>
    <w:rsid w:val="00EC2A22"/>
    <w:rsid w:val="00EC2BFC"/>
    <w:rsid w:val="00EC417F"/>
    <w:rsid w:val="00EC433B"/>
    <w:rsid w:val="00EC49AB"/>
    <w:rsid w:val="00EC4ACB"/>
    <w:rsid w:val="00EC4B77"/>
    <w:rsid w:val="00EC4F10"/>
    <w:rsid w:val="00EC55D1"/>
    <w:rsid w:val="00EC66C8"/>
    <w:rsid w:val="00EC7146"/>
    <w:rsid w:val="00ED0288"/>
    <w:rsid w:val="00ED0344"/>
    <w:rsid w:val="00ED14CA"/>
    <w:rsid w:val="00ED278F"/>
    <w:rsid w:val="00ED33C5"/>
    <w:rsid w:val="00ED34E9"/>
    <w:rsid w:val="00ED39A5"/>
    <w:rsid w:val="00ED3CC0"/>
    <w:rsid w:val="00ED3EFC"/>
    <w:rsid w:val="00ED43C1"/>
    <w:rsid w:val="00ED66FA"/>
    <w:rsid w:val="00ED6955"/>
    <w:rsid w:val="00ED69CD"/>
    <w:rsid w:val="00ED7742"/>
    <w:rsid w:val="00ED79E1"/>
    <w:rsid w:val="00EE08F7"/>
    <w:rsid w:val="00EE0E00"/>
    <w:rsid w:val="00EE17FA"/>
    <w:rsid w:val="00EE2D04"/>
    <w:rsid w:val="00EE2E70"/>
    <w:rsid w:val="00EE2F5F"/>
    <w:rsid w:val="00EE410A"/>
    <w:rsid w:val="00EE45C3"/>
    <w:rsid w:val="00EE4D5C"/>
    <w:rsid w:val="00EE4D66"/>
    <w:rsid w:val="00EE56AB"/>
    <w:rsid w:val="00EE627E"/>
    <w:rsid w:val="00EE6677"/>
    <w:rsid w:val="00EE69CC"/>
    <w:rsid w:val="00EE6E28"/>
    <w:rsid w:val="00EE716D"/>
    <w:rsid w:val="00EE756D"/>
    <w:rsid w:val="00EE7B66"/>
    <w:rsid w:val="00EF0ADB"/>
    <w:rsid w:val="00EF15A2"/>
    <w:rsid w:val="00EF2064"/>
    <w:rsid w:val="00EF2F48"/>
    <w:rsid w:val="00EF3331"/>
    <w:rsid w:val="00EF3798"/>
    <w:rsid w:val="00EF513F"/>
    <w:rsid w:val="00EF554E"/>
    <w:rsid w:val="00EF630C"/>
    <w:rsid w:val="00EF655A"/>
    <w:rsid w:val="00EF72D7"/>
    <w:rsid w:val="00EF78FC"/>
    <w:rsid w:val="00F00196"/>
    <w:rsid w:val="00F005B4"/>
    <w:rsid w:val="00F00C58"/>
    <w:rsid w:val="00F016F0"/>
    <w:rsid w:val="00F01C1C"/>
    <w:rsid w:val="00F027E6"/>
    <w:rsid w:val="00F042BA"/>
    <w:rsid w:val="00F04EEC"/>
    <w:rsid w:val="00F052A4"/>
    <w:rsid w:val="00F05A2A"/>
    <w:rsid w:val="00F05FD7"/>
    <w:rsid w:val="00F06915"/>
    <w:rsid w:val="00F07400"/>
    <w:rsid w:val="00F07834"/>
    <w:rsid w:val="00F07DB6"/>
    <w:rsid w:val="00F10143"/>
    <w:rsid w:val="00F102DE"/>
    <w:rsid w:val="00F10A4D"/>
    <w:rsid w:val="00F10D58"/>
    <w:rsid w:val="00F11552"/>
    <w:rsid w:val="00F11602"/>
    <w:rsid w:val="00F11B28"/>
    <w:rsid w:val="00F11CEC"/>
    <w:rsid w:val="00F12D68"/>
    <w:rsid w:val="00F13C26"/>
    <w:rsid w:val="00F1431C"/>
    <w:rsid w:val="00F14C46"/>
    <w:rsid w:val="00F14C9C"/>
    <w:rsid w:val="00F1585C"/>
    <w:rsid w:val="00F15D9F"/>
    <w:rsid w:val="00F161E8"/>
    <w:rsid w:val="00F16CE5"/>
    <w:rsid w:val="00F17C8D"/>
    <w:rsid w:val="00F2142F"/>
    <w:rsid w:val="00F215F5"/>
    <w:rsid w:val="00F215F6"/>
    <w:rsid w:val="00F21A22"/>
    <w:rsid w:val="00F22388"/>
    <w:rsid w:val="00F229EB"/>
    <w:rsid w:val="00F22DFA"/>
    <w:rsid w:val="00F25C47"/>
    <w:rsid w:val="00F25D39"/>
    <w:rsid w:val="00F26F32"/>
    <w:rsid w:val="00F27F6E"/>
    <w:rsid w:val="00F308BC"/>
    <w:rsid w:val="00F31359"/>
    <w:rsid w:val="00F31B2C"/>
    <w:rsid w:val="00F31E68"/>
    <w:rsid w:val="00F322FA"/>
    <w:rsid w:val="00F32579"/>
    <w:rsid w:val="00F33169"/>
    <w:rsid w:val="00F33D0B"/>
    <w:rsid w:val="00F33DF3"/>
    <w:rsid w:val="00F3430C"/>
    <w:rsid w:val="00F34569"/>
    <w:rsid w:val="00F3530E"/>
    <w:rsid w:val="00F355AD"/>
    <w:rsid w:val="00F3580D"/>
    <w:rsid w:val="00F35B9E"/>
    <w:rsid w:val="00F37746"/>
    <w:rsid w:val="00F37DE1"/>
    <w:rsid w:val="00F43636"/>
    <w:rsid w:val="00F44225"/>
    <w:rsid w:val="00F45287"/>
    <w:rsid w:val="00F469AA"/>
    <w:rsid w:val="00F46AB0"/>
    <w:rsid w:val="00F5192E"/>
    <w:rsid w:val="00F51A7D"/>
    <w:rsid w:val="00F51FD1"/>
    <w:rsid w:val="00F52647"/>
    <w:rsid w:val="00F5318A"/>
    <w:rsid w:val="00F5375C"/>
    <w:rsid w:val="00F53815"/>
    <w:rsid w:val="00F5418F"/>
    <w:rsid w:val="00F54412"/>
    <w:rsid w:val="00F54CC8"/>
    <w:rsid w:val="00F55EEF"/>
    <w:rsid w:val="00F562FE"/>
    <w:rsid w:val="00F5731D"/>
    <w:rsid w:val="00F5743A"/>
    <w:rsid w:val="00F5748A"/>
    <w:rsid w:val="00F5751E"/>
    <w:rsid w:val="00F57978"/>
    <w:rsid w:val="00F57D23"/>
    <w:rsid w:val="00F6012A"/>
    <w:rsid w:val="00F609F7"/>
    <w:rsid w:val="00F61571"/>
    <w:rsid w:val="00F61FF4"/>
    <w:rsid w:val="00F6224C"/>
    <w:rsid w:val="00F625C4"/>
    <w:rsid w:val="00F626ED"/>
    <w:rsid w:val="00F628D1"/>
    <w:rsid w:val="00F6291F"/>
    <w:rsid w:val="00F62AFE"/>
    <w:rsid w:val="00F63842"/>
    <w:rsid w:val="00F63E6B"/>
    <w:rsid w:val="00F63E7B"/>
    <w:rsid w:val="00F6453A"/>
    <w:rsid w:val="00F65EA2"/>
    <w:rsid w:val="00F66A55"/>
    <w:rsid w:val="00F66BC6"/>
    <w:rsid w:val="00F6779C"/>
    <w:rsid w:val="00F67D08"/>
    <w:rsid w:val="00F708E8"/>
    <w:rsid w:val="00F70987"/>
    <w:rsid w:val="00F70B65"/>
    <w:rsid w:val="00F70F0D"/>
    <w:rsid w:val="00F7106B"/>
    <w:rsid w:val="00F713A4"/>
    <w:rsid w:val="00F71B44"/>
    <w:rsid w:val="00F727B4"/>
    <w:rsid w:val="00F73233"/>
    <w:rsid w:val="00F7370E"/>
    <w:rsid w:val="00F73937"/>
    <w:rsid w:val="00F73F63"/>
    <w:rsid w:val="00F7454E"/>
    <w:rsid w:val="00F74FA0"/>
    <w:rsid w:val="00F75156"/>
    <w:rsid w:val="00F75AC5"/>
    <w:rsid w:val="00F77992"/>
    <w:rsid w:val="00F80F22"/>
    <w:rsid w:val="00F8143D"/>
    <w:rsid w:val="00F8198C"/>
    <w:rsid w:val="00F81A5A"/>
    <w:rsid w:val="00F824A4"/>
    <w:rsid w:val="00F824F0"/>
    <w:rsid w:val="00F8304E"/>
    <w:rsid w:val="00F83940"/>
    <w:rsid w:val="00F83AEE"/>
    <w:rsid w:val="00F83D22"/>
    <w:rsid w:val="00F848BB"/>
    <w:rsid w:val="00F8499B"/>
    <w:rsid w:val="00F84B62"/>
    <w:rsid w:val="00F84C88"/>
    <w:rsid w:val="00F85C97"/>
    <w:rsid w:val="00F86561"/>
    <w:rsid w:val="00F86B33"/>
    <w:rsid w:val="00F86C1E"/>
    <w:rsid w:val="00F87538"/>
    <w:rsid w:val="00F900C6"/>
    <w:rsid w:val="00F907BB"/>
    <w:rsid w:val="00F92142"/>
    <w:rsid w:val="00F93737"/>
    <w:rsid w:val="00F9454B"/>
    <w:rsid w:val="00F95465"/>
    <w:rsid w:val="00F96912"/>
    <w:rsid w:val="00F96C75"/>
    <w:rsid w:val="00F96F0F"/>
    <w:rsid w:val="00F97F15"/>
    <w:rsid w:val="00F97FB3"/>
    <w:rsid w:val="00FA0012"/>
    <w:rsid w:val="00FA0220"/>
    <w:rsid w:val="00FA042D"/>
    <w:rsid w:val="00FA053C"/>
    <w:rsid w:val="00FA1A49"/>
    <w:rsid w:val="00FA2207"/>
    <w:rsid w:val="00FA2422"/>
    <w:rsid w:val="00FA2ADD"/>
    <w:rsid w:val="00FA2B3F"/>
    <w:rsid w:val="00FA38C9"/>
    <w:rsid w:val="00FA47CC"/>
    <w:rsid w:val="00FA6042"/>
    <w:rsid w:val="00FA6496"/>
    <w:rsid w:val="00FA66C3"/>
    <w:rsid w:val="00FA7814"/>
    <w:rsid w:val="00FA7A68"/>
    <w:rsid w:val="00FA7A6B"/>
    <w:rsid w:val="00FA7FB1"/>
    <w:rsid w:val="00FB039E"/>
    <w:rsid w:val="00FB04BF"/>
    <w:rsid w:val="00FB222F"/>
    <w:rsid w:val="00FB2A55"/>
    <w:rsid w:val="00FB2A90"/>
    <w:rsid w:val="00FB3CD3"/>
    <w:rsid w:val="00FB40E8"/>
    <w:rsid w:val="00FB4655"/>
    <w:rsid w:val="00FB53FA"/>
    <w:rsid w:val="00FB5A9F"/>
    <w:rsid w:val="00FB5D13"/>
    <w:rsid w:val="00FB64E1"/>
    <w:rsid w:val="00FB6BD5"/>
    <w:rsid w:val="00FB6C51"/>
    <w:rsid w:val="00FB6CC8"/>
    <w:rsid w:val="00FB7173"/>
    <w:rsid w:val="00FB72A6"/>
    <w:rsid w:val="00FC017D"/>
    <w:rsid w:val="00FC07DF"/>
    <w:rsid w:val="00FC0854"/>
    <w:rsid w:val="00FC1066"/>
    <w:rsid w:val="00FC1B90"/>
    <w:rsid w:val="00FC2468"/>
    <w:rsid w:val="00FC2528"/>
    <w:rsid w:val="00FC263B"/>
    <w:rsid w:val="00FC3BAC"/>
    <w:rsid w:val="00FC4800"/>
    <w:rsid w:val="00FC4A46"/>
    <w:rsid w:val="00FC4BE8"/>
    <w:rsid w:val="00FC4E11"/>
    <w:rsid w:val="00FC54EF"/>
    <w:rsid w:val="00FC54F2"/>
    <w:rsid w:val="00FC5692"/>
    <w:rsid w:val="00FC612D"/>
    <w:rsid w:val="00FC6998"/>
    <w:rsid w:val="00FC700D"/>
    <w:rsid w:val="00FC7212"/>
    <w:rsid w:val="00FC7555"/>
    <w:rsid w:val="00FC7E06"/>
    <w:rsid w:val="00FD086F"/>
    <w:rsid w:val="00FD087F"/>
    <w:rsid w:val="00FD2076"/>
    <w:rsid w:val="00FD2560"/>
    <w:rsid w:val="00FD26B2"/>
    <w:rsid w:val="00FD2F19"/>
    <w:rsid w:val="00FD30EB"/>
    <w:rsid w:val="00FD448F"/>
    <w:rsid w:val="00FD4F4E"/>
    <w:rsid w:val="00FD5143"/>
    <w:rsid w:val="00FD6380"/>
    <w:rsid w:val="00FD75D0"/>
    <w:rsid w:val="00FD7988"/>
    <w:rsid w:val="00FE09BC"/>
    <w:rsid w:val="00FE100C"/>
    <w:rsid w:val="00FE10D7"/>
    <w:rsid w:val="00FE2478"/>
    <w:rsid w:val="00FE2717"/>
    <w:rsid w:val="00FE2B86"/>
    <w:rsid w:val="00FE3596"/>
    <w:rsid w:val="00FE508A"/>
    <w:rsid w:val="00FE5564"/>
    <w:rsid w:val="00FE5F47"/>
    <w:rsid w:val="00FE65D0"/>
    <w:rsid w:val="00FE718A"/>
    <w:rsid w:val="00FE766E"/>
    <w:rsid w:val="00FE77F5"/>
    <w:rsid w:val="00FF0366"/>
    <w:rsid w:val="00FF1E38"/>
    <w:rsid w:val="00FF202A"/>
    <w:rsid w:val="00FF2551"/>
    <w:rsid w:val="00FF2664"/>
    <w:rsid w:val="00FF3947"/>
    <w:rsid w:val="00FF4087"/>
    <w:rsid w:val="00FF40F4"/>
    <w:rsid w:val="00FF59CB"/>
    <w:rsid w:val="00FF5AAF"/>
    <w:rsid w:val="00FF67EC"/>
    <w:rsid w:val="00FF703B"/>
    <w:rsid w:val="00FF77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2"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character" w:customStyle="1" w:styleId="color15">
    <w:name w:val="color_15"/>
    <w:basedOn w:val="DefaultParagraphFont"/>
    <w:rsid w:val="00AB222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character" w:customStyle="1" w:styleId="color15">
    <w:name w:val="color_15"/>
    <w:basedOn w:val="DefaultParagraphFont"/>
    <w:rsid w:val="00AB2227"/>
  </w:style>
</w:styles>
</file>

<file path=word/webSettings.xml><?xml version="1.0" encoding="utf-8"?>
<w:webSettings xmlns:r="http://schemas.openxmlformats.org/officeDocument/2006/relationships" xmlns:w="http://schemas.openxmlformats.org/wordprocessingml/2006/main">
  <w:divs>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eation@gandercanada.com" TargetMode="External"/><Relationship Id="rId13" Type="http://schemas.openxmlformats.org/officeDocument/2006/relationships/header" Target="header2.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ustomXml" Target="../customXml/item2.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ecyclemycell.ca"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recyclemycell.ca" TargetMode="Externa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mailto:ksceviour@gandercanada.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D42DE66-CAAC-4FCD-AB09-F0BBB6BFD83C}">
  <ds:schemaRefs>
    <ds:schemaRef ds:uri="http://schemas.openxmlformats.org/officeDocument/2006/bibliography"/>
  </ds:schemaRefs>
</ds:datastoreItem>
</file>

<file path=customXml/itemProps2.xml><?xml version="1.0" encoding="utf-8"?>
<ds:datastoreItem xmlns:ds="http://schemas.openxmlformats.org/officeDocument/2006/customXml" ds:itemID="{3C6B8DEE-EAEB-42BD-8D79-8DC02950DECA}"/>
</file>

<file path=customXml/itemProps3.xml><?xml version="1.0" encoding="utf-8"?>
<ds:datastoreItem xmlns:ds="http://schemas.openxmlformats.org/officeDocument/2006/customXml" ds:itemID="{1FC3EE72-8951-4D92-B2AC-2DA78053509D}"/>
</file>

<file path=customXml/itemProps4.xml><?xml version="1.0" encoding="utf-8"?>
<ds:datastoreItem xmlns:ds="http://schemas.openxmlformats.org/officeDocument/2006/customXml" ds:itemID="{566ACF0E-4322-4164-8ED2-30E031CBB0A5}"/>
</file>

<file path=docProps/app.xml><?xml version="1.0" encoding="utf-8"?>
<Properties xmlns="http://schemas.openxmlformats.org/officeDocument/2006/extended-properties" xmlns:vt="http://schemas.openxmlformats.org/officeDocument/2006/docPropsVTypes">
  <Template>COUNCIL TEMPLATE</Template>
  <TotalTime>8468</TotalTime>
  <Pages>18</Pages>
  <Words>4598</Words>
  <Characters>26211</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tharris</dc:creator>
  <cp:lastModifiedBy>Tonya Harris</cp:lastModifiedBy>
  <cp:revision>665</cp:revision>
  <cp:lastPrinted>2014-12-11T12:16:00Z</cp:lastPrinted>
  <dcterms:created xsi:type="dcterms:W3CDTF">2014-08-06T11:57:00Z</dcterms:created>
  <dcterms:modified xsi:type="dcterms:W3CDTF">2014-12-11T12:16:00Z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4488400</vt:r8>
  </property>
</Properties>
</file>